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748DC97" w14:textId="77777777" w:rsidR="006056F4" w:rsidRDefault="006056F4" w:rsidP="006056F4">
      <w:pPr>
        <w:shd w:val="clear" w:color="auto" w:fill="FFFFFF"/>
        <w:spacing w:before="120"/>
        <w:ind w:left="34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ŽÁDOST O ZÁVAZNÉ STANOVISKO </w:t>
      </w:r>
    </w:p>
    <w:p w14:paraId="31435EFB" w14:textId="77777777" w:rsidR="006056F4" w:rsidRDefault="006056F4" w:rsidP="006056F4">
      <w:pPr>
        <w:shd w:val="clear" w:color="auto" w:fill="FFFFFF"/>
        <w:spacing w:before="120" w:after="120"/>
        <w:ind w:left="3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(jednotné environmentální stanovisko)</w:t>
      </w:r>
    </w:p>
    <w:p w14:paraId="009F852A" w14:textId="77777777" w:rsidR="006056F4" w:rsidRDefault="006056F4" w:rsidP="006056F4">
      <w:pPr>
        <w:shd w:val="clear" w:color="auto" w:fill="FFFFFF"/>
        <w:spacing w:before="240" w:after="120"/>
        <w:jc w:val="center"/>
        <w:rPr>
          <w:rFonts w:ascii="Arial" w:hAnsi="Arial" w:cs="Arial"/>
        </w:rPr>
      </w:pPr>
      <w:r>
        <w:rPr>
          <w:rFonts w:ascii="Arial" w:hAnsi="Arial" w:cs="Arial"/>
        </w:rPr>
        <w:t>podle ustanovení § 2 odst. 1 a ustanovení § 6 zákona č. 148/2023 Sb., o jednotném environmentálním stanovisku (dále jen „ZJES“)</w:t>
      </w:r>
    </w:p>
    <w:p w14:paraId="02C43A0C" w14:textId="77777777" w:rsidR="006056F4" w:rsidRDefault="006056F4" w:rsidP="006056F4">
      <w:pPr>
        <w:shd w:val="clear" w:color="auto" w:fill="FFFFFF"/>
        <w:rPr>
          <w:rFonts w:ascii="Arial" w:hAnsi="Arial" w:cs="Arial"/>
          <w:b/>
          <w:bCs/>
          <w:sz w:val="24"/>
          <w:szCs w:val="24"/>
        </w:rPr>
      </w:pPr>
    </w:p>
    <w:p w14:paraId="3CF38669" w14:textId="77777777" w:rsidR="006056F4" w:rsidRDefault="006056F4" w:rsidP="006056F4">
      <w:pPr>
        <w:shd w:val="clear" w:color="auto" w:fill="FFFFFF"/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Identifikační údaje stavebníka:</w:t>
      </w:r>
    </w:p>
    <w:p w14:paraId="65783FA2" w14:textId="2919EB2C" w:rsidR="006056F4" w:rsidRDefault="006056F4" w:rsidP="006056F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Jméno a příjmení / Název:</w:t>
      </w:r>
      <w:r w:rsidR="00ED6F43">
        <w:rPr>
          <w:rFonts w:ascii="Arial" w:hAnsi="Arial" w:cs="Arial"/>
        </w:rPr>
        <w:tab/>
      </w:r>
      <w:r w:rsidR="00ED6F43">
        <w:rPr>
          <w:rFonts w:ascii="Arial" w:hAnsi="Arial" w:cs="Arial"/>
        </w:rPr>
        <w:tab/>
        <w:t>Město Moravská Třebová</w:t>
      </w:r>
    </w:p>
    <w:p w14:paraId="512E1CB7" w14:textId="77777777" w:rsidR="006056F4" w:rsidRDefault="006056F4" w:rsidP="006056F4">
      <w:pPr>
        <w:spacing w:line="360" w:lineRule="auto"/>
        <w:rPr>
          <w:rFonts w:ascii="Arial" w:hAnsi="Arial" w:cs="Arial"/>
        </w:rPr>
      </w:pPr>
    </w:p>
    <w:p w14:paraId="711083C6" w14:textId="131807EE" w:rsidR="006056F4" w:rsidRDefault="006056F4" w:rsidP="006056F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Datum narození / IČO:</w:t>
      </w:r>
      <w:r w:rsidR="00ED6F43">
        <w:rPr>
          <w:rFonts w:ascii="Arial" w:hAnsi="Arial" w:cs="Arial"/>
        </w:rPr>
        <w:tab/>
      </w:r>
      <w:r w:rsidR="00ED6F43">
        <w:rPr>
          <w:rFonts w:ascii="Arial" w:hAnsi="Arial" w:cs="Arial"/>
        </w:rPr>
        <w:tab/>
      </w:r>
      <w:r w:rsidR="00ED6F43">
        <w:rPr>
          <w:rFonts w:ascii="Arial" w:hAnsi="Arial" w:cs="Arial"/>
        </w:rPr>
        <w:tab/>
      </w:r>
      <w:r w:rsidR="005141CB">
        <w:rPr>
          <w:rFonts w:ascii="Arial" w:hAnsi="Arial" w:cs="Arial"/>
        </w:rPr>
        <w:t>002 77 037</w:t>
      </w:r>
    </w:p>
    <w:p w14:paraId="219C4755" w14:textId="77777777" w:rsidR="006056F4" w:rsidRDefault="006056F4" w:rsidP="006056F4">
      <w:pPr>
        <w:spacing w:line="360" w:lineRule="auto"/>
        <w:rPr>
          <w:rFonts w:ascii="Arial" w:hAnsi="Arial" w:cs="Arial"/>
        </w:rPr>
      </w:pPr>
    </w:p>
    <w:p w14:paraId="036939DC" w14:textId="36FDD459" w:rsidR="006056F4" w:rsidRDefault="006056F4" w:rsidP="006056F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Adresa trvalého pobytu / sídla: </w:t>
      </w:r>
      <w:r w:rsidR="005141CB">
        <w:rPr>
          <w:rFonts w:ascii="Arial" w:hAnsi="Arial" w:cs="Arial"/>
        </w:rPr>
        <w:tab/>
      </w:r>
      <w:r w:rsidR="005141CB">
        <w:rPr>
          <w:rFonts w:ascii="Arial" w:hAnsi="Arial" w:cs="Arial"/>
        </w:rPr>
        <w:tab/>
        <w:t>nám. T.G. Masaryka 32/29, 571 01 Moravská Třebová</w:t>
      </w:r>
    </w:p>
    <w:p w14:paraId="76DD6650" w14:textId="77777777" w:rsidR="006056F4" w:rsidRDefault="006056F4" w:rsidP="006056F4">
      <w:pPr>
        <w:spacing w:line="360" w:lineRule="auto"/>
        <w:rPr>
          <w:rFonts w:ascii="Arial" w:hAnsi="Arial" w:cs="Arial"/>
        </w:rPr>
      </w:pPr>
    </w:p>
    <w:p w14:paraId="26AB1083" w14:textId="77777777" w:rsidR="006056F4" w:rsidRDefault="006056F4" w:rsidP="006056F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Adresa pro doručování (není-li shodná s místem trvalého pobytu/sídla): </w:t>
      </w:r>
    </w:p>
    <w:p w14:paraId="0BA53867" w14:textId="77777777" w:rsidR="006056F4" w:rsidRDefault="006056F4" w:rsidP="006056F4">
      <w:pPr>
        <w:spacing w:line="360" w:lineRule="auto"/>
        <w:rPr>
          <w:rFonts w:ascii="Arial" w:hAnsi="Arial" w:cs="Arial"/>
        </w:rPr>
      </w:pPr>
    </w:p>
    <w:p w14:paraId="5C716D7B" w14:textId="77777777" w:rsidR="006056F4" w:rsidRDefault="006056F4" w:rsidP="006056F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Telefon*: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E-mail*: </w:t>
      </w:r>
    </w:p>
    <w:p w14:paraId="0681EC04" w14:textId="77777777" w:rsidR="006056F4" w:rsidRDefault="006056F4" w:rsidP="006056F4">
      <w:pPr>
        <w:spacing w:line="360" w:lineRule="auto"/>
        <w:jc w:val="both"/>
        <w:rPr>
          <w:rFonts w:ascii="Arial" w:hAnsi="Arial" w:cs="Arial"/>
        </w:rPr>
      </w:pPr>
    </w:p>
    <w:p w14:paraId="4148113F" w14:textId="77777777" w:rsidR="006056F4" w:rsidRDefault="006056F4" w:rsidP="006056F4">
      <w:pPr>
        <w:tabs>
          <w:tab w:val="left" w:pos="567"/>
          <w:tab w:val="left" w:pos="1701"/>
        </w:tabs>
        <w:spacing w:line="360" w:lineRule="auto"/>
        <w:ind w:left="1270" w:hanging="1270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Stavebník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b/>
          <w:spacing w:val="-3"/>
          <w:sz w:val="22"/>
          <w:szCs w:val="22"/>
        </w:rPr>
        <w:tab/>
      </w:r>
      <w:r>
        <w:rPr>
          <w:rFonts w:ascii="Arial" w:hAnsi="Arial" w:cs="Arial"/>
          <w:b/>
          <w:spacing w:val="-3"/>
          <w:sz w:val="22"/>
          <w:szCs w:val="22"/>
        </w:rPr>
        <w:tab/>
      </w:r>
      <w:r>
        <w:rPr>
          <w:rFonts w:ascii="Arial" w:hAnsi="Arial" w:cs="Arial"/>
          <w:spacing w:val="-3"/>
          <w:sz w:val="22"/>
          <w:szCs w:val="22"/>
        </w:rPr>
        <w:t>žádá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spacing w:val="-3"/>
          <w:sz w:val="22"/>
          <w:szCs w:val="22"/>
        </w:rPr>
        <w:t>samostatně</w:t>
      </w:r>
    </w:p>
    <w:p w14:paraId="04CA75C8" w14:textId="4EB0985E" w:rsidR="006056F4" w:rsidRDefault="006056F4" w:rsidP="006056F4">
      <w:pPr>
        <w:tabs>
          <w:tab w:val="left" w:pos="567"/>
          <w:tab w:val="left" w:pos="1701"/>
        </w:tabs>
        <w:spacing w:line="360" w:lineRule="auto"/>
        <w:ind w:left="1270" w:hanging="127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5141CB">
        <w:rPr>
          <w:rFonts w:ascii="Arial" w:hAnsi="Arial" w:cs="Arial"/>
          <w:sz w:val="22"/>
          <w:szCs w:val="22"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1"/>
            </w:checkBox>
          </w:ffData>
        </w:fldChar>
      </w:r>
      <w:bookmarkStart w:id="0" w:name="Zaškrtávací20"/>
      <w:r w:rsidR="005141CB">
        <w:rPr>
          <w:rFonts w:ascii="Arial" w:hAnsi="Arial" w:cs="Arial"/>
          <w:sz w:val="22"/>
          <w:szCs w:val="22"/>
        </w:rPr>
        <w:instrText xml:space="preserve"> FORMCHECKBOX </w:instrText>
      </w:r>
      <w:r w:rsidR="005141CB">
        <w:rPr>
          <w:rFonts w:ascii="Arial" w:hAnsi="Arial" w:cs="Arial"/>
          <w:sz w:val="22"/>
          <w:szCs w:val="22"/>
        </w:rPr>
      </w:r>
      <w:r w:rsidR="005141CB">
        <w:rPr>
          <w:rFonts w:ascii="Arial" w:hAnsi="Arial" w:cs="Arial"/>
          <w:sz w:val="22"/>
          <w:szCs w:val="22"/>
        </w:rPr>
        <w:fldChar w:fldCharType="separate"/>
      </w:r>
      <w:r w:rsidR="005141CB">
        <w:rPr>
          <w:rFonts w:ascii="Arial" w:hAnsi="Arial" w:cs="Arial"/>
          <w:sz w:val="22"/>
          <w:szCs w:val="22"/>
        </w:rPr>
        <w:fldChar w:fldCharType="end"/>
      </w:r>
      <w:bookmarkEnd w:id="0"/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je zastoupen na základě </w:t>
      </w:r>
      <w:r>
        <w:rPr>
          <w:rFonts w:ascii="Arial" w:hAnsi="Arial" w:cs="Arial"/>
          <w:b/>
          <w:sz w:val="22"/>
          <w:szCs w:val="22"/>
          <w:u w:val="single"/>
        </w:rPr>
        <w:t>plné moci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(nutno doložit)</w:t>
      </w:r>
    </w:p>
    <w:p w14:paraId="66152F9A" w14:textId="77777777" w:rsidR="006056F4" w:rsidRDefault="006056F4" w:rsidP="006056F4">
      <w:pPr>
        <w:tabs>
          <w:tab w:val="left" w:pos="284"/>
        </w:tabs>
        <w:ind w:left="284" w:hanging="142"/>
        <w:jc w:val="both"/>
        <w:rPr>
          <w:rFonts w:ascii="Arial" w:hAnsi="Arial" w:cs="Arial"/>
          <w:b/>
          <w:color w:val="808080"/>
        </w:rPr>
      </w:pPr>
    </w:p>
    <w:p w14:paraId="55D01EC1" w14:textId="77777777" w:rsidR="006056F4" w:rsidRDefault="006056F4" w:rsidP="006056F4">
      <w:pPr>
        <w:shd w:val="clear" w:color="auto" w:fill="FFFFFF"/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Identifikační údaje zastupující osoby:</w:t>
      </w:r>
    </w:p>
    <w:p w14:paraId="2C38BCF6" w14:textId="246DC5D5" w:rsidR="006056F4" w:rsidRDefault="006056F4" w:rsidP="006056F4">
      <w:pPr>
        <w:shd w:val="clear" w:color="auto" w:fill="FFFFFF"/>
        <w:spacing w:after="120"/>
        <w:rPr>
          <w:rFonts w:ascii="Arial" w:hAnsi="Arial" w:cs="Arial"/>
        </w:rPr>
      </w:pPr>
      <w:r>
        <w:rPr>
          <w:rFonts w:ascii="Arial" w:hAnsi="Arial" w:cs="Arial"/>
        </w:rPr>
        <w:t>Jméno a příjmení / Název:</w:t>
      </w:r>
      <w:r w:rsidR="005141CB">
        <w:rPr>
          <w:rFonts w:ascii="Arial" w:hAnsi="Arial" w:cs="Arial"/>
        </w:rPr>
        <w:tab/>
      </w:r>
      <w:r w:rsidR="005141CB">
        <w:rPr>
          <w:rFonts w:ascii="Arial" w:hAnsi="Arial" w:cs="Arial"/>
        </w:rPr>
        <w:tab/>
        <w:t>Petr Dobroucký</w:t>
      </w:r>
    </w:p>
    <w:p w14:paraId="17B603F5" w14:textId="77777777" w:rsidR="006056F4" w:rsidRDefault="006056F4" w:rsidP="006056F4">
      <w:pPr>
        <w:shd w:val="clear" w:color="auto" w:fill="FFFFFF"/>
        <w:spacing w:after="120"/>
        <w:rPr>
          <w:rFonts w:ascii="Arial" w:hAnsi="Arial" w:cs="Arial"/>
        </w:rPr>
      </w:pPr>
    </w:p>
    <w:p w14:paraId="3CC298A2" w14:textId="24301C16" w:rsidR="006056F4" w:rsidRDefault="006056F4" w:rsidP="006056F4">
      <w:pPr>
        <w:shd w:val="clear" w:color="auto" w:fill="FFFFFF"/>
        <w:spacing w:after="120"/>
        <w:rPr>
          <w:rFonts w:ascii="Arial" w:hAnsi="Arial" w:cs="Arial"/>
        </w:rPr>
      </w:pPr>
      <w:r>
        <w:rPr>
          <w:rFonts w:ascii="Arial" w:hAnsi="Arial" w:cs="Arial"/>
        </w:rPr>
        <w:t>Datum narození / IČO:</w:t>
      </w:r>
      <w:r w:rsidR="005141CB">
        <w:rPr>
          <w:rFonts w:ascii="Arial" w:hAnsi="Arial" w:cs="Arial"/>
        </w:rPr>
        <w:tab/>
      </w:r>
      <w:r w:rsidR="005141CB">
        <w:rPr>
          <w:rFonts w:ascii="Arial" w:hAnsi="Arial" w:cs="Arial"/>
        </w:rPr>
        <w:tab/>
      </w:r>
      <w:r w:rsidR="005141CB">
        <w:rPr>
          <w:rFonts w:ascii="Arial" w:hAnsi="Arial" w:cs="Arial"/>
        </w:rPr>
        <w:tab/>
        <w:t>642 07 293</w:t>
      </w:r>
    </w:p>
    <w:p w14:paraId="10665566" w14:textId="77777777" w:rsidR="006056F4" w:rsidRDefault="006056F4" w:rsidP="006056F4">
      <w:pPr>
        <w:shd w:val="clear" w:color="auto" w:fill="FFFFFF"/>
        <w:spacing w:after="120"/>
        <w:rPr>
          <w:rFonts w:ascii="Arial" w:hAnsi="Arial" w:cs="Arial"/>
        </w:rPr>
      </w:pPr>
    </w:p>
    <w:p w14:paraId="40E6D5AA" w14:textId="719583F0" w:rsidR="006056F4" w:rsidRDefault="006056F4" w:rsidP="006056F4">
      <w:pPr>
        <w:shd w:val="clear" w:color="auto" w:fill="FFFFFF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Adresa trvalého pobytu / sídla: </w:t>
      </w:r>
      <w:r w:rsidR="005141CB">
        <w:rPr>
          <w:rFonts w:ascii="Arial" w:hAnsi="Arial" w:cs="Arial"/>
        </w:rPr>
        <w:tab/>
      </w:r>
      <w:r w:rsidR="005141CB">
        <w:rPr>
          <w:rFonts w:ascii="Arial" w:hAnsi="Arial" w:cs="Arial"/>
        </w:rPr>
        <w:tab/>
        <w:t>Nerudova 1419/84, 571 01 Moravská Třebová</w:t>
      </w:r>
    </w:p>
    <w:p w14:paraId="729FA9A8" w14:textId="77777777" w:rsidR="006056F4" w:rsidRDefault="006056F4" w:rsidP="006056F4">
      <w:pPr>
        <w:shd w:val="clear" w:color="auto" w:fill="FFFFFF"/>
        <w:spacing w:after="120"/>
        <w:rPr>
          <w:rFonts w:ascii="Arial" w:hAnsi="Arial" w:cs="Arial"/>
        </w:rPr>
      </w:pPr>
    </w:p>
    <w:p w14:paraId="723C7622" w14:textId="77777777" w:rsidR="006056F4" w:rsidRDefault="006056F4" w:rsidP="006056F4">
      <w:pPr>
        <w:shd w:val="clear" w:color="auto" w:fill="FFFFFF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Adresa pro doručování (není-li shodná s místem trvalého pobytu/sídla): </w:t>
      </w:r>
    </w:p>
    <w:p w14:paraId="148CE9F8" w14:textId="77777777" w:rsidR="006056F4" w:rsidRDefault="006056F4" w:rsidP="006056F4">
      <w:pPr>
        <w:shd w:val="clear" w:color="auto" w:fill="FFFFFF"/>
        <w:spacing w:after="120"/>
        <w:rPr>
          <w:rFonts w:ascii="Arial" w:hAnsi="Arial" w:cs="Arial"/>
        </w:rPr>
      </w:pPr>
    </w:p>
    <w:p w14:paraId="7CF88D0E" w14:textId="60B9416E" w:rsidR="006056F4" w:rsidRDefault="006056F4" w:rsidP="006056F4">
      <w:pPr>
        <w:shd w:val="clear" w:color="auto" w:fill="FFFFFF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Telefon*:</w:t>
      </w:r>
      <w:r w:rsidR="005141CB">
        <w:rPr>
          <w:rFonts w:ascii="Arial" w:hAnsi="Arial" w:cs="Arial"/>
        </w:rPr>
        <w:tab/>
        <w:t>777312480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E-mail*: </w:t>
      </w:r>
      <w:r w:rsidR="005141CB">
        <w:rPr>
          <w:rFonts w:ascii="Arial" w:hAnsi="Arial" w:cs="Arial"/>
        </w:rPr>
        <w:tab/>
        <w:t>pdobrouckymail.com</w:t>
      </w:r>
    </w:p>
    <w:p w14:paraId="66485A9A" w14:textId="77777777" w:rsidR="006056F4" w:rsidRDefault="006056F4" w:rsidP="006056F4">
      <w:pPr>
        <w:shd w:val="clear" w:color="auto" w:fill="FFFFFF"/>
        <w:rPr>
          <w:rFonts w:ascii="Arial" w:hAnsi="Arial" w:cs="Arial"/>
        </w:rPr>
      </w:pPr>
    </w:p>
    <w:p w14:paraId="00C8C45B" w14:textId="77777777" w:rsidR="006056F4" w:rsidRDefault="006056F4" w:rsidP="006056F4">
      <w:pPr>
        <w:shd w:val="clear" w:color="auto" w:fill="FFFFFF"/>
        <w:spacing w:after="120"/>
        <w:rPr>
          <w:rFonts w:ascii="Arial" w:hAnsi="Arial" w:cs="Arial"/>
        </w:rPr>
      </w:pPr>
      <w:bookmarkStart w:id="1" w:name="_Hlk171328960"/>
      <w:r>
        <w:rPr>
          <w:rFonts w:ascii="Arial" w:hAnsi="Arial" w:cs="Arial"/>
          <w:b/>
          <w:bCs/>
          <w:sz w:val="24"/>
          <w:szCs w:val="24"/>
        </w:rPr>
        <w:t xml:space="preserve">Základní údaje o záměru: </w:t>
      </w:r>
      <w:r>
        <w:rPr>
          <w:rFonts w:ascii="Arial" w:hAnsi="Arial" w:cs="Arial"/>
        </w:rPr>
        <w:t>(název zamýšlené stavby, zařízení nebo činnosti nebo jejich změn a stručný popis)</w:t>
      </w:r>
    </w:p>
    <w:p w14:paraId="31217495" w14:textId="1A036198" w:rsidR="006056F4" w:rsidRDefault="006056F4" w:rsidP="006056F4">
      <w:pPr>
        <w:tabs>
          <w:tab w:val="left" w:leader="dot" w:pos="9072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Označení záměru: </w:t>
      </w:r>
      <w:r w:rsidR="005141CB">
        <w:rPr>
          <w:rFonts w:ascii="Arial" w:hAnsi="Arial" w:cs="Arial"/>
        </w:rPr>
        <w:t xml:space="preserve"> </w:t>
      </w:r>
      <w:r w:rsidR="005141CB" w:rsidRPr="005141CB">
        <w:rPr>
          <w:rFonts w:ascii="Arial" w:hAnsi="Arial" w:cs="Arial"/>
          <w:b/>
          <w:bCs/>
          <w:u w:val="single"/>
        </w:rPr>
        <w:t>Oddílná kanalizace ul. Dr. Janského, Moravská Třebová</w:t>
      </w:r>
    </w:p>
    <w:p w14:paraId="6B824155" w14:textId="77777777" w:rsidR="006056F4" w:rsidRDefault="006056F4" w:rsidP="006056F4">
      <w:pPr>
        <w:tabs>
          <w:tab w:val="left" w:leader="dot" w:pos="9072"/>
        </w:tabs>
        <w:spacing w:before="240"/>
        <w:rPr>
          <w:rFonts w:ascii="Arial" w:hAnsi="Arial" w:cs="Arial"/>
        </w:rPr>
      </w:pPr>
      <w:bookmarkStart w:id="2" w:name="_Hlk171342642"/>
      <w:r>
        <w:rPr>
          <w:rFonts w:ascii="Arial" w:hAnsi="Arial" w:cs="Arial"/>
        </w:rPr>
        <w:tab/>
        <w:t>……</w:t>
      </w:r>
    </w:p>
    <w:bookmarkEnd w:id="2"/>
    <w:p w14:paraId="7F1150F9" w14:textId="0EB2A1C0" w:rsidR="006056F4" w:rsidRDefault="006056F4" w:rsidP="006056F4">
      <w:pPr>
        <w:tabs>
          <w:tab w:val="left" w:leader="dot" w:pos="9072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>Stručný popis záměru:</w:t>
      </w:r>
      <w:r w:rsidR="005141CB">
        <w:rPr>
          <w:rFonts w:ascii="Arial" w:hAnsi="Arial" w:cs="Arial"/>
        </w:rPr>
        <w:t xml:space="preserve">     Navržená projektová dokumentace řeší novou dešťovou a jednotnou kanalizaci v ul. Dr. Janského, v Moravské Třebové, jako náhradu za stávající dožité stoky.</w:t>
      </w:r>
    </w:p>
    <w:p w14:paraId="565C690D" w14:textId="77777777" w:rsidR="006056F4" w:rsidRDefault="006056F4" w:rsidP="006056F4">
      <w:pPr>
        <w:tabs>
          <w:tab w:val="left" w:leader="dot" w:pos="9072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ab/>
        <w:t>……</w:t>
      </w:r>
    </w:p>
    <w:bookmarkEnd w:id="1"/>
    <w:p w14:paraId="3236F6A8" w14:textId="77777777" w:rsidR="006056F4" w:rsidRDefault="006056F4" w:rsidP="006056F4">
      <w:pPr>
        <w:shd w:val="clear" w:color="auto" w:fill="FFFFFF"/>
        <w:spacing w:after="120"/>
        <w:ind w:left="34"/>
        <w:rPr>
          <w:rFonts w:ascii="Arial" w:hAnsi="Arial" w:cs="Arial"/>
          <w:b/>
          <w:bCs/>
        </w:rPr>
      </w:pPr>
    </w:p>
    <w:p w14:paraId="01A16A32" w14:textId="77777777" w:rsidR="006056F4" w:rsidRDefault="006056F4" w:rsidP="006056F4">
      <w:pPr>
        <w:shd w:val="clear" w:color="auto" w:fill="FFFFFF"/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Dotčené pozemky: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3"/>
        <w:gridCol w:w="1870"/>
        <w:gridCol w:w="3571"/>
      </w:tblGrid>
      <w:tr w:rsidR="006056F4" w14:paraId="30625938" w14:textId="77777777" w:rsidTr="006056F4">
        <w:trPr>
          <w:trHeight w:val="337"/>
        </w:trPr>
        <w:tc>
          <w:tcPr>
            <w:tcW w:w="410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73A781" w14:textId="77777777" w:rsidR="006056F4" w:rsidRDefault="006056F4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Katastrální území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7EDC133" w14:textId="77777777" w:rsidR="006056F4" w:rsidRDefault="006056F4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Parcela č.</w:t>
            </w:r>
          </w:p>
        </w:tc>
        <w:tc>
          <w:tcPr>
            <w:tcW w:w="357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719B5DA" w14:textId="77777777" w:rsidR="006056F4" w:rsidRDefault="006056F4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Druh pozemku podle katastru nemovitostí</w:t>
            </w:r>
          </w:p>
        </w:tc>
      </w:tr>
      <w:tr w:rsidR="006056F4" w14:paraId="6C80C9B5" w14:textId="77777777" w:rsidTr="006056F4">
        <w:trPr>
          <w:trHeight w:val="337"/>
        </w:trPr>
        <w:tc>
          <w:tcPr>
            <w:tcW w:w="410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77E9" w14:textId="63F8C17C" w:rsidR="006056F4" w:rsidRDefault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Moravská Třebová</w:t>
            </w:r>
          </w:p>
        </w:tc>
        <w:tc>
          <w:tcPr>
            <w:tcW w:w="18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F2D3" w14:textId="05D8E2E2" w:rsidR="006056F4" w:rsidRDefault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2821/2</w:t>
            </w:r>
          </w:p>
        </w:tc>
        <w:tc>
          <w:tcPr>
            <w:tcW w:w="35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3F92" w14:textId="163CD597" w:rsidR="006056F4" w:rsidRDefault="001629C2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 xml:space="preserve">ostatní plocha / </w:t>
            </w:r>
            <w:proofErr w:type="spellStart"/>
            <w:r>
              <w:rPr>
                <w:rFonts w:ascii="Arial" w:hAnsi="Arial" w:cs="Arial"/>
                <w:b/>
                <w:color w:val="808080"/>
                <w:lang w:eastAsia="en-US"/>
              </w:rPr>
              <w:t>ost.komunikace</w:t>
            </w:r>
            <w:proofErr w:type="spellEnd"/>
          </w:p>
        </w:tc>
      </w:tr>
      <w:tr w:rsidR="005141CB" w14:paraId="4D4D4B24" w14:textId="77777777" w:rsidTr="00C925D2">
        <w:trPr>
          <w:trHeight w:val="337"/>
        </w:trPr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C726C2" w14:textId="1B1E8049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 w:rsidRPr="00BB474A">
              <w:rPr>
                <w:rFonts w:ascii="Arial" w:hAnsi="Arial" w:cs="Arial"/>
                <w:b/>
                <w:color w:val="808080"/>
                <w:lang w:eastAsia="en-US"/>
              </w:rPr>
              <w:t>Moravská Třebová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99A6" w14:textId="42A8085A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2821/74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3F7C" w14:textId="56DC236E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zahrada</w:t>
            </w:r>
          </w:p>
        </w:tc>
      </w:tr>
      <w:tr w:rsidR="005141CB" w14:paraId="79BAC6CF" w14:textId="77777777" w:rsidTr="00C925D2">
        <w:trPr>
          <w:trHeight w:val="337"/>
        </w:trPr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488EC7" w14:textId="7C2C3826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 w:rsidRPr="00BB474A">
              <w:rPr>
                <w:rFonts w:ascii="Arial" w:hAnsi="Arial" w:cs="Arial"/>
                <w:b/>
                <w:color w:val="808080"/>
                <w:lang w:eastAsia="en-US"/>
              </w:rPr>
              <w:t>Moravská Třebová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34F1" w14:textId="3DF632C0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2820/52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FAC9" w14:textId="5AEFB24B" w:rsidR="005141CB" w:rsidRDefault="001629C2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 xml:space="preserve">ostatní plocha / </w:t>
            </w:r>
            <w:proofErr w:type="spellStart"/>
            <w:r>
              <w:rPr>
                <w:rFonts w:ascii="Arial" w:hAnsi="Arial" w:cs="Arial"/>
                <w:b/>
                <w:color w:val="808080"/>
                <w:lang w:eastAsia="en-US"/>
              </w:rPr>
              <w:t>ost.komunikace</w:t>
            </w:r>
            <w:proofErr w:type="spellEnd"/>
          </w:p>
        </w:tc>
      </w:tr>
      <w:tr w:rsidR="005141CB" w14:paraId="2D050262" w14:textId="77777777" w:rsidTr="00C925D2">
        <w:trPr>
          <w:trHeight w:val="337"/>
        </w:trPr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69F295" w14:textId="4772FC85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 w:rsidRPr="00BB474A">
              <w:rPr>
                <w:rFonts w:ascii="Arial" w:hAnsi="Arial" w:cs="Arial"/>
                <w:b/>
                <w:color w:val="808080"/>
                <w:lang w:eastAsia="en-US"/>
              </w:rPr>
              <w:t>Moravská Třebová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E983" w14:textId="5D0FECA0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2821/72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26F2" w14:textId="2D2042D6" w:rsidR="005141CB" w:rsidRDefault="001629C2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z</w:t>
            </w:r>
            <w:r w:rsidR="005141CB">
              <w:rPr>
                <w:rFonts w:ascii="Arial" w:hAnsi="Arial" w:cs="Arial"/>
                <w:b/>
                <w:color w:val="808080"/>
                <w:lang w:eastAsia="en-US"/>
              </w:rPr>
              <w:t>ahrada</w:t>
            </w:r>
          </w:p>
        </w:tc>
      </w:tr>
      <w:tr w:rsidR="005141CB" w14:paraId="21DDCFE8" w14:textId="77777777" w:rsidTr="00C925D2">
        <w:trPr>
          <w:trHeight w:val="337"/>
        </w:trPr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3935CE" w14:textId="214E57C1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 w:rsidRPr="00BB474A">
              <w:rPr>
                <w:rFonts w:ascii="Arial" w:hAnsi="Arial" w:cs="Arial"/>
                <w:b/>
                <w:color w:val="808080"/>
                <w:lang w:eastAsia="en-US"/>
              </w:rPr>
              <w:t>Moravská Třebová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EF43" w14:textId="376026A4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2824/1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A57F" w14:textId="37B65971" w:rsidR="005141CB" w:rsidRDefault="001629C2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 xml:space="preserve">ostatní plocha / </w:t>
            </w:r>
            <w:proofErr w:type="spellStart"/>
            <w:r>
              <w:rPr>
                <w:rFonts w:ascii="Arial" w:hAnsi="Arial" w:cs="Arial"/>
                <w:b/>
                <w:color w:val="808080"/>
                <w:lang w:eastAsia="en-US"/>
              </w:rPr>
              <w:t>ost.komunikace</w:t>
            </w:r>
            <w:proofErr w:type="spellEnd"/>
          </w:p>
        </w:tc>
      </w:tr>
      <w:tr w:rsidR="005141CB" w14:paraId="42CDA4AC" w14:textId="77777777" w:rsidTr="00C925D2">
        <w:trPr>
          <w:trHeight w:val="337"/>
        </w:trPr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7DB7CB" w14:textId="55894DFF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 w:rsidRPr="00BB474A">
              <w:rPr>
                <w:rFonts w:ascii="Arial" w:hAnsi="Arial" w:cs="Arial"/>
                <w:b/>
                <w:color w:val="808080"/>
                <w:lang w:eastAsia="en-US"/>
              </w:rPr>
              <w:t>Moravská Třebová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CFA5" w14:textId="04149F7F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2793/3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D22B" w14:textId="69920BD4" w:rsidR="005141CB" w:rsidRDefault="001629C2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 xml:space="preserve">ostatní plocha / </w:t>
            </w:r>
            <w:proofErr w:type="spellStart"/>
            <w:r>
              <w:rPr>
                <w:rFonts w:ascii="Arial" w:hAnsi="Arial" w:cs="Arial"/>
                <w:b/>
                <w:color w:val="808080"/>
                <w:lang w:eastAsia="en-US"/>
              </w:rPr>
              <w:t>ost.komunikace</w:t>
            </w:r>
            <w:proofErr w:type="spellEnd"/>
          </w:p>
        </w:tc>
      </w:tr>
      <w:tr w:rsidR="005141CB" w14:paraId="1C9895F1" w14:textId="77777777" w:rsidTr="001C41DE">
        <w:trPr>
          <w:trHeight w:val="337"/>
        </w:trPr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332749" w14:textId="0F820309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 w:rsidRPr="00BB474A">
              <w:rPr>
                <w:rFonts w:ascii="Arial" w:hAnsi="Arial" w:cs="Arial"/>
                <w:b/>
                <w:color w:val="808080"/>
                <w:lang w:eastAsia="en-US"/>
              </w:rPr>
              <w:t>Moravská Třebová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FC53" w14:textId="6C0F0959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2821/40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F012" w14:textId="1EBE20D6" w:rsidR="005141CB" w:rsidRDefault="001629C2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z</w:t>
            </w:r>
            <w:r w:rsidR="005141CB" w:rsidRPr="000B0F9D">
              <w:rPr>
                <w:rFonts w:ascii="Arial" w:hAnsi="Arial" w:cs="Arial"/>
                <w:b/>
                <w:color w:val="808080"/>
                <w:lang w:eastAsia="en-US"/>
              </w:rPr>
              <w:t>ahrada</w:t>
            </w:r>
          </w:p>
        </w:tc>
      </w:tr>
      <w:tr w:rsidR="005141CB" w14:paraId="79218C98" w14:textId="77777777" w:rsidTr="001C41DE">
        <w:trPr>
          <w:trHeight w:val="337"/>
        </w:trPr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0942" w14:textId="09BB2A1E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 w:rsidRPr="00BB474A">
              <w:rPr>
                <w:rFonts w:ascii="Arial" w:hAnsi="Arial" w:cs="Arial"/>
                <w:b/>
                <w:color w:val="808080"/>
                <w:lang w:eastAsia="en-US"/>
              </w:rPr>
              <w:t>Moravská Třebová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E021" w14:textId="1E9BA2C1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2821/41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F979" w14:textId="7FEB4D9C" w:rsidR="005141CB" w:rsidRDefault="001629C2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z</w:t>
            </w:r>
            <w:r w:rsidR="005141CB" w:rsidRPr="000B0F9D">
              <w:rPr>
                <w:rFonts w:ascii="Arial" w:hAnsi="Arial" w:cs="Arial"/>
                <w:b/>
                <w:color w:val="808080"/>
                <w:lang w:eastAsia="en-US"/>
              </w:rPr>
              <w:t>ahrada</w:t>
            </w:r>
          </w:p>
        </w:tc>
      </w:tr>
      <w:tr w:rsidR="005141CB" w14:paraId="19B27F7D" w14:textId="77777777" w:rsidTr="001C41DE">
        <w:trPr>
          <w:trHeight w:val="337"/>
        </w:trPr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1B9AE2" w14:textId="6C4B7D10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 w:rsidRPr="00BB474A">
              <w:rPr>
                <w:rFonts w:ascii="Arial" w:hAnsi="Arial" w:cs="Arial"/>
                <w:b/>
                <w:color w:val="808080"/>
                <w:lang w:eastAsia="en-US"/>
              </w:rPr>
              <w:t>Moravská Třebová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86BA" w14:textId="1647D2FE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2821/1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5101" w14:textId="752FDB4C" w:rsidR="005141CB" w:rsidRDefault="001629C2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z</w:t>
            </w:r>
            <w:r w:rsidR="005141CB" w:rsidRPr="000B0F9D">
              <w:rPr>
                <w:rFonts w:ascii="Arial" w:hAnsi="Arial" w:cs="Arial"/>
                <w:b/>
                <w:color w:val="808080"/>
                <w:lang w:eastAsia="en-US"/>
              </w:rPr>
              <w:t>ahrada</w:t>
            </w:r>
          </w:p>
        </w:tc>
      </w:tr>
      <w:tr w:rsidR="005141CB" w14:paraId="56BF880E" w14:textId="77777777" w:rsidTr="00C925D2">
        <w:trPr>
          <w:trHeight w:val="337"/>
        </w:trPr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D19601" w14:textId="2709C98C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 w:rsidRPr="00BB474A">
              <w:rPr>
                <w:rFonts w:ascii="Arial" w:hAnsi="Arial" w:cs="Arial"/>
                <w:b/>
                <w:color w:val="808080"/>
                <w:lang w:eastAsia="en-US"/>
              </w:rPr>
              <w:t>Moravská Třebová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9C06" w14:textId="424AF912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2813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6F2A" w14:textId="66671296" w:rsidR="005141CB" w:rsidRDefault="001629C2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 xml:space="preserve">ostatní plocha / </w:t>
            </w:r>
            <w:proofErr w:type="spellStart"/>
            <w:r>
              <w:rPr>
                <w:rFonts w:ascii="Arial" w:hAnsi="Arial" w:cs="Arial"/>
                <w:b/>
                <w:color w:val="808080"/>
                <w:lang w:eastAsia="en-US"/>
              </w:rPr>
              <w:t>ost.komunikace</w:t>
            </w:r>
            <w:proofErr w:type="spellEnd"/>
          </w:p>
        </w:tc>
      </w:tr>
      <w:tr w:rsidR="005141CB" w14:paraId="676A9BB4" w14:textId="77777777" w:rsidTr="00C925D2">
        <w:trPr>
          <w:trHeight w:val="337"/>
        </w:trPr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D36D36" w14:textId="3D85C7B7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 w:rsidRPr="00BB474A">
              <w:rPr>
                <w:rFonts w:ascii="Arial" w:hAnsi="Arial" w:cs="Arial"/>
                <w:b/>
                <w:color w:val="808080"/>
                <w:lang w:eastAsia="en-US"/>
              </w:rPr>
              <w:t>Moravská Třebová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6837" w14:textId="46028BBE" w:rsidR="005141CB" w:rsidRDefault="005141CB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2821/68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D748" w14:textId="31BE49FE" w:rsidR="005141CB" w:rsidRDefault="001629C2" w:rsidP="005141CB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zahrada</w:t>
            </w:r>
          </w:p>
        </w:tc>
      </w:tr>
      <w:tr w:rsidR="006056F4" w14:paraId="16CC56E7" w14:textId="77777777" w:rsidTr="006056F4">
        <w:trPr>
          <w:trHeight w:val="337"/>
        </w:trPr>
        <w:tc>
          <w:tcPr>
            <w:tcW w:w="41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42B38" w14:textId="1803A9C0" w:rsidR="006056F4" w:rsidRDefault="001629C2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-------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AF395" w14:textId="7C50B481" w:rsidR="006056F4" w:rsidRDefault="001629C2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-----------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3F9F3B" w14:textId="2EB195E5" w:rsidR="006056F4" w:rsidRDefault="001629C2">
            <w:pPr>
              <w:spacing w:line="254" w:lineRule="auto"/>
              <w:jc w:val="center"/>
              <w:rPr>
                <w:rFonts w:ascii="Arial" w:hAnsi="Arial" w:cs="Arial"/>
                <w:b/>
                <w:color w:val="808080"/>
                <w:lang w:eastAsia="en-US"/>
              </w:rPr>
            </w:pPr>
            <w:r>
              <w:rPr>
                <w:rFonts w:ascii="Arial" w:hAnsi="Arial" w:cs="Arial"/>
                <w:b/>
                <w:color w:val="808080"/>
                <w:lang w:eastAsia="en-US"/>
              </w:rPr>
              <w:t>--------</w:t>
            </w:r>
          </w:p>
        </w:tc>
      </w:tr>
    </w:tbl>
    <w:p w14:paraId="382EA5CC" w14:textId="77777777" w:rsidR="006056F4" w:rsidRDefault="006056F4" w:rsidP="006056F4">
      <w:pPr>
        <w:jc w:val="both"/>
        <w:rPr>
          <w:rFonts w:ascii="Arial" w:hAnsi="Arial" w:cs="Arial"/>
          <w:b/>
        </w:rPr>
      </w:pPr>
    </w:p>
    <w:p w14:paraId="709B60B1" w14:textId="77777777" w:rsidR="006056F4" w:rsidRDefault="006056F4" w:rsidP="006056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>
        <w:t xml:space="preserve">  </w:t>
      </w:r>
      <w:r>
        <w:rPr>
          <w:rFonts w:ascii="Arial" w:hAnsi="Arial" w:cs="Arial"/>
        </w:rPr>
        <w:t>Jedná se o více pozemků, a proto připojuji údaje obsažené v tomto bodě v samostatné příloze.</w:t>
      </w:r>
    </w:p>
    <w:p w14:paraId="13D9617C" w14:textId="77777777" w:rsidR="006056F4" w:rsidRDefault="006056F4" w:rsidP="006056F4">
      <w:pPr>
        <w:shd w:val="clear" w:color="auto" w:fill="FFFFFF"/>
        <w:rPr>
          <w:rFonts w:ascii="Arial" w:hAnsi="Arial" w:cs="Arial"/>
          <w:b/>
          <w:bCs/>
          <w:sz w:val="24"/>
          <w:szCs w:val="24"/>
        </w:rPr>
      </w:pPr>
    </w:p>
    <w:p w14:paraId="157D9D34" w14:textId="77777777" w:rsidR="006056F4" w:rsidRDefault="006056F4" w:rsidP="006056F4">
      <w:pPr>
        <w:shd w:val="clear" w:color="auto" w:fill="FFFFFF"/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Účel žádosti o vydání závazné stanoviska (JES): </w:t>
      </w:r>
    </w:p>
    <w:p w14:paraId="0F048E7D" w14:textId="14B7CEEA" w:rsidR="006056F4" w:rsidRDefault="001629C2" w:rsidP="006056F4">
      <w:pPr>
        <w:tabs>
          <w:tab w:val="left" w:pos="426"/>
          <w:tab w:val="left" w:pos="993"/>
          <w:tab w:val="left" w:pos="3119"/>
          <w:tab w:val="left" w:pos="4536"/>
        </w:tabs>
        <w:spacing w:before="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6056F4">
        <w:rPr>
          <w:rFonts w:ascii="Arial" w:hAnsi="Arial" w:cs="Arial"/>
        </w:rPr>
        <w:tab/>
      </w:r>
      <w:r w:rsidR="006056F4">
        <w:rPr>
          <w:rFonts w:ascii="Arial" w:hAnsi="Arial" w:cs="Arial"/>
          <w:b/>
          <w:bCs/>
        </w:rPr>
        <w:t>povolení stavby nebo zařízení</w:t>
      </w:r>
      <w:r w:rsidR="006056F4">
        <w:rPr>
          <w:rFonts w:ascii="Arial" w:hAnsi="Arial" w:cs="Arial"/>
        </w:rPr>
        <w:t xml:space="preserve"> </w:t>
      </w:r>
      <w:r w:rsidR="006056F4">
        <w:rPr>
          <w:rFonts w:ascii="Arial" w:hAnsi="Arial" w:cs="Arial"/>
          <w:sz w:val="16"/>
          <w:szCs w:val="16"/>
        </w:rPr>
        <w:t>(podle § 211 zákona č. 283/2021 Sb.)</w:t>
      </w:r>
    </w:p>
    <w:p w14:paraId="3CDB0689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spacing w:before="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změna využití území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(podle § 213 zákona č. 283/2021 Sb.)</w:t>
      </w:r>
    </w:p>
    <w:p w14:paraId="3996874B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spacing w:before="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dělení nebo scelování pozemků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(podle § 217 zákona č. 283/2021 Sb.)</w:t>
      </w:r>
    </w:p>
    <w:p w14:paraId="5ED113B3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spacing w:before="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změna záměru před dokončením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(podle § 224 zákona č. 283/2021 Sb.)</w:t>
      </w:r>
    </w:p>
    <w:p w14:paraId="15ED907F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spacing w:before="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povolení odstranění stavby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(podle § 247 a násl. zákona č. 283/2021 Sb.)</w:t>
      </w:r>
    </w:p>
    <w:p w14:paraId="55CD2324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spacing w:before="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dodatečné povolení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(podle § 255 a násl. zákona č. 283/2021 Sb.)</w:t>
      </w:r>
    </w:p>
    <w:p w14:paraId="39C9EF19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spacing w:before="40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tab/>
      </w:r>
      <w:r>
        <w:rPr>
          <w:rFonts w:ascii="Arial" w:hAnsi="Arial" w:cs="Arial"/>
          <w:b/>
        </w:rPr>
        <w:t>jiné:</w:t>
      </w:r>
      <w:r>
        <w:rPr>
          <w:rFonts w:ascii="Arial" w:hAnsi="Arial" w:cs="Arial"/>
        </w:rPr>
        <w:t xml:space="preserve"> </w:t>
      </w:r>
    </w:p>
    <w:p w14:paraId="12E675D1" w14:textId="77777777" w:rsidR="006056F4" w:rsidRDefault="006056F4" w:rsidP="006056F4">
      <w:pPr>
        <w:shd w:val="clear" w:color="auto" w:fill="FFFFFF"/>
        <w:rPr>
          <w:rFonts w:ascii="Arial" w:hAnsi="Arial" w:cs="Arial"/>
          <w:b/>
          <w:bCs/>
          <w:sz w:val="24"/>
          <w:szCs w:val="24"/>
        </w:rPr>
      </w:pPr>
    </w:p>
    <w:p w14:paraId="2E427D56" w14:textId="77777777" w:rsidR="006056F4" w:rsidRDefault="006056F4" w:rsidP="006056F4">
      <w:pPr>
        <w:shd w:val="clear" w:color="auto" w:fill="FFFFFF"/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Rozsah žádosti o vydání závazné stanoviska (JES): </w:t>
      </w:r>
    </w:p>
    <w:p w14:paraId="47CF1EBD" w14:textId="77777777" w:rsidR="006056F4" w:rsidRDefault="006056F4" w:rsidP="006056F4">
      <w:pPr>
        <w:pStyle w:val="Odstavecseseznamem"/>
        <w:numPr>
          <w:ilvl w:val="0"/>
          <w:numId w:val="23"/>
        </w:numPr>
        <w:tabs>
          <w:tab w:val="left" w:pos="426"/>
          <w:tab w:val="left" w:pos="993"/>
          <w:tab w:val="left" w:pos="3119"/>
          <w:tab w:val="left" w:pos="4536"/>
        </w:tabs>
        <w:jc w:val="both"/>
        <w:rPr>
          <w:rFonts w:ascii="Arial" w:hAnsi="Arial" w:cs="Arial"/>
        </w:rPr>
      </w:pP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Žádost o vydání jednotného environmentálního stanoviska (dále jen „žádost“) musí obsahovat obecné náležitosti stanovené správním řádem a zároveň všechny náležitosti stanovené jinými právními předpisy pro vydání jednotlivých správních úkonů, namísto nichž se vydává jednotné environmentální stanovisko. Je-li podle více právních předpisů vyžadován shodný údaj, postačí, uvede-li jej žadatel v žádosti pouze jednou.</w:t>
      </w:r>
    </w:p>
    <w:p w14:paraId="6FDB11F9" w14:textId="77777777" w:rsidR="006056F4" w:rsidRDefault="006056F4" w:rsidP="006056F4">
      <w:pPr>
        <w:pStyle w:val="Odstavecseseznamem"/>
        <w:numPr>
          <w:ilvl w:val="0"/>
          <w:numId w:val="23"/>
        </w:numPr>
        <w:tabs>
          <w:tab w:val="left" w:pos="426"/>
          <w:tab w:val="left" w:pos="993"/>
          <w:tab w:val="left" w:pos="3119"/>
          <w:tab w:val="left" w:pos="4536"/>
        </w:tabs>
        <w:jc w:val="both"/>
        <w:rPr>
          <w:rFonts w:ascii="Arial" w:hAnsi="Arial" w:cs="Arial"/>
        </w:rPr>
      </w:pP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Součástí žádosti je dokumentace pro povolení záměru (dle vyhlášky č. 131/2024 Sb., o dokumentaci staveb), podléhá-li záměr povolování podle </w:t>
      </w:r>
      <w:hyperlink r:id="rId12" w:anchor="L1" w:history="1">
        <w:r>
          <w:rPr>
            <w:rStyle w:val="Hypertextovodkaz"/>
            <w:rFonts w:ascii="Segoe UI" w:hAnsi="Segoe UI" w:cs="Segoe UI"/>
            <w:color w:val="000000"/>
            <w:sz w:val="21"/>
            <w:szCs w:val="21"/>
            <w:shd w:val="clear" w:color="auto" w:fill="FFFFFF"/>
          </w:rPr>
          <w:t>stavebního zákona</w:t>
        </w:r>
      </w:hyperlink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, nebo srovnatelný podklad vyžadovaný jiným právním předpisem (např. horní zákon), jako podklad pro první následné řízení, nepodléhá-li záměr povolování podle </w:t>
      </w:r>
      <w:hyperlink r:id="rId13" w:anchor="L1" w:history="1">
        <w:r>
          <w:rPr>
            <w:rStyle w:val="Hypertextovodkaz"/>
            <w:rFonts w:ascii="Segoe UI" w:hAnsi="Segoe UI" w:cs="Segoe UI"/>
            <w:color w:val="000000"/>
            <w:sz w:val="21"/>
            <w:szCs w:val="21"/>
            <w:shd w:val="clear" w:color="auto" w:fill="FFFFFF"/>
          </w:rPr>
          <w:t>stavebního zákona</w:t>
        </w:r>
      </w:hyperlink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.</w:t>
      </w:r>
    </w:p>
    <w:p w14:paraId="424D6B14" w14:textId="77777777" w:rsidR="006056F4" w:rsidRDefault="006056F4" w:rsidP="006056F4">
      <w:pPr>
        <w:shd w:val="clear" w:color="auto" w:fill="FFFFFF"/>
        <w:rPr>
          <w:rFonts w:ascii="Arial" w:hAnsi="Arial" w:cs="Arial"/>
          <w:b/>
          <w:bCs/>
          <w:sz w:val="24"/>
          <w:szCs w:val="24"/>
        </w:rPr>
      </w:pPr>
    </w:p>
    <w:p w14:paraId="2F11AE37" w14:textId="77777777" w:rsidR="006056F4" w:rsidRDefault="006056F4" w:rsidP="006056F4">
      <w:pPr>
        <w:shd w:val="clear" w:color="auto" w:fill="FFFFFF"/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Identifikace předkládané projektové dokumentace: </w:t>
      </w:r>
    </w:p>
    <w:p w14:paraId="5455468D" w14:textId="77777777" w:rsidR="006056F4" w:rsidRDefault="006056F4" w:rsidP="006056F4">
      <w:pPr>
        <w:tabs>
          <w:tab w:val="left" w:leader="dot" w:pos="9072"/>
        </w:tabs>
        <w:ind w:left="34"/>
        <w:rPr>
          <w:rFonts w:ascii="Arial" w:hAnsi="Arial" w:cs="Arial"/>
        </w:rPr>
      </w:pPr>
    </w:p>
    <w:p w14:paraId="66806F81" w14:textId="2804096C" w:rsidR="006056F4" w:rsidRDefault="006056F4" w:rsidP="006056F4">
      <w:pPr>
        <w:tabs>
          <w:tab w:val="left" w:leader="dot" w:pos="9072"/>
        </w:tabs>
        <w:ind w:left="34"/>
        <w:rPr>
          <w:rFonts w:ascii="Arial" w:hAnsi="Arial" w:cs="Arial"/>
        </w:rPr>
      </w:pPr>
      <w:r>
        <w:rPr>
          <w:rFonts w:ascii="Arial" w:hAnsi="Arial" w:cs="Arial"/>
        </w:rPr>
        <w:t xml:space="preserve">Označení zpracovatele: </w:t>
      </w:r>
      <w:r w:rsidR="001629C2">
        <w:rPr>
          <w:rFonts w:ascii="Arial" w:hAnsi="Arial" w:cs="Arial"/>
        </w:rPr>
        <w:t xml:space="preserve">  </w:t>
      </w:r>
      <w:proofErr w:type="spellStart"/>
      <w:r w:rsidR="001629C2">
        <w:rPr>
          <w:rFonts w:ascii="Arial" w:hAnsi="Arial" w:cs="Arial"/>
        </w:rPr>
        <w:t>Projetant</w:t>
      </w:r>
      <w:proofErr w:type="spellEnd"/>
      <w:r w:rsidR="001629C2">
        <w:rPr>
          <w:rFonts w:ascii="Arial" w:hAnsi="Arial" w:cs="Arial"/>
        </w:rPr>
        <w:t xml:space="preserve"> Helena </w:t>
      </w:r>
      <w:proofErr w:type="spellStart"/>
      <w:r w:rsidR="001629C2">
        <w:rPr>
          <w:rFonts w:ascii="Arial" w:hAnsi="Arial" w:cs="Arial"/>
        </w:rPr>
        <w:t>Dobroucká</w:t>
      </w:r>
      <w:proofErr w:type="spellEnd"/>
      <w:r w:rsidR="001629C2">
        <w:rPr>
          <w:rFonts w:ascii="Arial" w:hAnsi="Arial" w:cs="Arial"/>
        </w:rPr>
        <w:t xml:space="preserve">, Zodpovědný </w:t>
      </w:r>
      <w:proofErr w:type="spellStart"/>
      <w:r w:rsidR="001629C2">
        <w:rPr>
          <w:rFonts w:ascii="Arial" w:hAnsi="Arial" w:cs="Arial"/>
        </w:rPr>
        <w:t>projktant</w:t>
      </w:r>
      <w:proofErr w:type="spellEnd"/>
      <w:r w:rsidR="001629C2">
        <w:rPr>
          <w:rFonts w:ascii="Arial" w:hAnsi="Arial" w:cs="Arial"/>
        </w:rPr>
        <w:t xml:space="preserve"> Petr Dobroucký</w:t>
      </w:r>
    </w:p>
    <w:p w14:paraId="6842915C" w14:textId="77777777" w:rsidR="006056F4" w:rsidRDefault="006056F4" w:rsidP="006056F4">
      <w:pPr>
        <w:tabs>
          <w:tab w:val="left" w:leader="dot" w:pos="9072"/>
        </w:tabs>
        <w:ind w:left="34"/>
        <w:rPr>
          <w:rFonts w:ascii="Arial" w:hAnsi="Arial" w:cs="Arial"/>
        </w:rPr>
      </w:pPr>
    </w:p>
    <w:p w14:paraId="5CCF6D08" w14:textId="283F0A33" w:rsidR="006056F4" w:rsidRDefault="006056F4" w:rsidP="006056F4">
      <w:pPr>
        <w:tabs>
          <w:tab w:val="left" w:leader="dot" w:pos="9072"/>
        </w:tabs>
        <w:ind w:left="34"/>
        <w:rPr>
          <w:rFonts w:ascii="Arial" w:hAnsi="Arial" w:cs="Arial"/>
        </w:rPr>
      </w:pPr>
      <w:r>
        <w:rPr>
          <w:rFonts w:ascii="Arial" w:hAnsi="Arial" w:cs="Arial"/>
        </w:rPr>
        <w:t xml:space="preserve">Datum zpracování: </w:t>
      </w:r>
      <w:r w:rsidR="001629C2">
        <w:rPr>
          <w:rFonts w:ascii="Arial" w:hAnsi="Arial" w:cs="Arial"/>
        </w:rPr>
        <w:t xml:space="preserve"> červen 2025</w:t>
      </w:r>
    </w:p>
    <w:p w14:paraId="1C96BA5A" w14:textId="77777777" w:rsidR="006056F4" w:rsidRDefault="006056F4" w:rsidP="006056F4">
      <w:pPr>
        <w:tabs>
          <w:tab w:val="left" w:leader="dot" w:pos="9072"/>
        </w:tabs>
        <w:ind w:left="34"/>
        <w:rPr>
          <w:rFonts w:ascii="Arial" w:hAnsi="Arial" w:cs="Arial"/>
        </w:rPr>
      </w:pPr>
    </w:p>
    <w:p w14:paraId="5D77DE7E" w14:textId="7649C9B1" w:rsidR="006056F4" w:rsidRDefault="000A4329" w:rsidP="006056F4">
      <w:pPr>
        <w:tabs>
          <w:tab w:val="left" w:leader="dot" w:pos="9072"/>
        </w:tabs>
        <w:ind w:left="34"/>
        <w:rPr>
          <w:rFonts w:ascii="Arial" w:hAnsi="Arial" w:cs="Arial"/>
        </w:rPr>
      </w:pPr>
      <w:r>
        <w:rPr>
          <w:rFonts w:ascii="Arial" w:hAnsi="Arial" w:cs="Arial"/>
        </w:rPr>
        <w:t>Označení záměru</w:t>
      </w:r>
      <w:r w:rsidR="006056F4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Z/</w:t>
      </w:r>
      <w:r w:rsidR="00C3455B">
        <w:rPr>
          <w:rFonts w:ascii="Arial" w:hAnsi="Arial" w:cs="Arial"/>
        </w:rPr>
        <w:t>2025/111120</w:t>
      </w:r>
    </w:p>
    <w:p w14:paraId="5A9F72C5" w14:textId="255BAFDF" w:rsidR="006056F4" w:rsidRPr="000A4329" w:rsidRDefault="000A4329" w:rsidP="000A4329">
      <w:pPr>
        <w:tabs>
          <w:tab w:val="left" w:leader="dot" w:pos="9072"/>
        </w:tabs>
        <w:spacing w:before="80"/>
        <w:ind w:left="709"/>
        <w:rPr>
          <w:rFonts w:ascii="Arial" w:hAnsi="Arial" w:cs="Arial"/>
          <w:sz w:val="16"/>
          <w:szCs w:val="16"/>
        </w:rPr>
      </w:pPr>
      <w:r w:rsidRPr="000A4329">
        <w:rPr>
          <w:rFonts w:ascii="Arial" w:hAnsi="Arial" w:cs="Arial"/>
          <w:sz w:val="16"/>
          <w:szCs w:val="16"/>
        </w:rPr>
        <w:t xml:space="preserve">(získáte po nahrání projektové dokumentace na: </w:t>
      </w:r>
      <w:hyperlink r:id="rId14" w:history="1">
        <w:r w:rsidRPr="000A4329">
          <w:rPr>
            <w:rStyle w:val="Hypertextovodkaz"/>
            <w:rFonts w:ascii="Arial" w:hAnsi="Arial" w:cs="Arial"/>
            <w:sz w:val="16"/>
            <w:szCs w:val="16"/>
          </w:rPr>
          <w:t>https://portal.stavebnisprava.gov.cz/dokumentace</w:t>
        </w:r>
      </w:hyperlink>
      <w:r w:rsidRPr="000A4329">
        <w:rPr>
          <w:rFonts w:ascii="Arial" w:hAnsi="Arial" w:cs="Arial"/>
          <w:sz w:val="16"/>
          <w:szCs w:val="16"/>
        </w:rPr>
        <w:t>)</w:t>
      </w:r>
    </w:p>
    <w:p w14:paraId="3202D818" w14:textId="77777777" w:rsidR="006056F4" w:rsidRDefault="006056F4" w:rsidP="006056F4">
      <w:pPr>
        <w:tabs>
          <w:tab w:val="left" w:leader="dot" w:pos="9072"/>
        </w:tabs>
        <w:ind w:left="34"/>
        <w:rPr>
          <w:rFonts w:ascii="Arial" w:hAnsi="Arial" w:cs="Arial"/>
        </w:rPr>
      </w:pPr>
    </w:p>
    <w:p w14:paraId="3228D31B" w14:textId="77777777" w:rsidR="006056F4" w:rsidRDefault="006056F4" w:rsidP="006056F4">
      <w:pPr>
        <w:tabs>
          <w:tab w:val="left" w:leader="dot" w:pos="9072"/>
        </w:tabs>
        <w:ind w:left="34"/>
        <w:rPr>
          <w:rFonts w:ascii="Arial" w:hAnsi="Arial" w:cs="Arial"/>
        </w:rPr>
      </w:pPr>
    </w:p>
    <w:p w14:paraId="63378A19" w14:textId="77777777" w:rsidR="006056F4" w:rsidRDefault="006056F4" w:rsidP="006056F4">
      <w:pPr>
        <w:tabs>
          <w:tab w:val="left" w:leader="dot" w:pos="9072"/>
        </w:tabs>
        <w:ind w:left="34"/>
        <w:rPr>
          <w:rFonts w:ascii="Arial" w:hAnsi="Arial" w:cs="Arial"/>
        </w:rPr>
      </w:pPr>
    </w:p>
    <w:p w14:paraId="64B9D25F" w14:textId="77777777" w:rsidR="006056F4" w:rsidRDefault="006056F4" w:rsidP="006056F4">
      <w:pPr>
        <w:shd w:val="clear" w:color="auto" w:fill="FFFFFF"/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Výčet jednotlivých správních úkonů, namísto nichž žadatel žádá o vydání JES a rozsah, v jakém by měly být vydány: </w:t>
      </w:r>
    </w:p>
    <w:p w14:paraId="47C878ED" w14:textId="77777777" w:rsidR="006056F4" w:rsidRDefault="006056F4" w:rsidP="006056F4">
      <w:pPr>
        <w:autoSpaceDE/>
        <w:adjustRightInd/>
        <w:spacing w:line="256" w:lineRule="auto"/>
        <w:rPr>
          <w:rFonts w:ascii="Arial" w:eastAsia="Calibri" w:hAnsi="Arial" w:cs="Arial"/>
          <w:bCs/>
          <w:i/>
          <w:iCs/>
        </w:rPr>
      </w:pPr>
      <w:r>
        <w:rPr>
          <w:rFonts w:ascii="Arial" w:eastAsia="Calibri" w:hAnsi="Arial" w:cs="Arial"/>
          <w:bCs/>
          <w:i/>
          <w:iCs/>
          <w:color w:val="FF0000"/>
        </w:rPr>
        <w:t>(Při dotčení jednotlivých složek životního prostředí je nutné danou složku označit a předložit požadované doklady dle jednotlivých zákonů, či případný odkaz na dokumentaci.)</w:t>
      </w:r>
    </w:p>
    <w:p w14:paraId="70D403F2" w14:textId="77777777" w:rsidR="006056F4" w:rsidRDefault="006056F4" w:rsidP="006056F4">
      <w:pPr>
        <w:autoSpaceDE/>
        <w:adjustRightInd/>
        <w:spacing w:before="120" w:line="256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Zákon o ochraně přírody a krajiny (114/1992 Sb.) </w:t>
      </w:r>
    </w:p>
    <w:p w14:paraId="10A851AE" w14:textId="77777777" w:rsidR="006056F4" w:rsidRDefault="006056F4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 xml:space="preserve">Zásah do významného krajinného prvku (§ 4 odst. 2)  </w:t>
      </w:r>
    </w:p>
    <w:p w14:paraId="24522FF1" w14:textId="77777777" w:rsidR="006056F4" w:rsidRDefault="006056F4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 xml:space="preserve">Zabránění úhynu rostlin a zraňování nebo úhynu živočichů (§ 5 odst. 3)  </w:t>
      </w:r>
    </w:p>
    <w:p w14:paraId="0005FF14" w14:textId="77777777" w:rsidR="006056F4" w:rsidRDefault="006056F4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 xml:space="preserve">Odchylný postup při ochraně volně žijících ptáků (§ 5b odst. 1) </w:t>
      </w:r>
    </w:p>
    <w:p w14:paraId="01176388" w14:textId="77777777" w:rsidR="006056F4" w:rsidRDefault="006056F4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 xml:space="preserve">Povolení ke kácení dřevin (§ 8 odst. 1)  </w:t>
      </w:r>
    </w:p>
    <w:p w14:paraId="5CD24E97" w14:textId="77777777" w:rsidR="006056F4" w:rsidRDefault="006056F4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 xml:space="preserve">Zásah do krajinného rázu (§ 12 odst. 2)  </w:t>
      </w:r>
    </w:p>
    <w:p w14:paraId="1226CAFA" w14:textId="77777777" w:rsidR="006056F4" w:rsidRDefault="006056F4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 xml:space="preserve">Souhlas k činnostem v ochranném pásmu památného stromu (§ 46 odst. 1)  </w:t>
      </w:r>
    </w:p>
    <w:p w14:paraId="0943845A" w14:textId="77777777" w:rsidR="006056F4" w:rsidRDefault="006056F4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 xml:space="preserve">Souhlas se zřízením nebo zrušením účelových komunikací, stezek a pěšin (§ 63 odst. 1)  </w:t>
      </w:r>
    </w:p>
    <w:p w14:paraId="7E392DC2" w14:textId="77777777" w:rsidR="006056F4" w:rsidRDefault="006056F4" w:rsidP="006056F4">
      <w:pPr>
        <w:tabs>
          <w:tab w:val="left" w:pos="993"/>
          <w:tab w:val="left" w:pos="3119"/>
          <w:tab w:val="left" w:pos="4536"/>
        </w:tabs>
        <w:spacing w:before="60"/>
        <w:ind w:left="567"/>
        <w:jc w:val="both"/>
        <w:rPr>
          <w:rStyle w:val="Hypertextovodkaz"/>
        </w:rPr>
      </w:pPr>
      <w:r>
        <w:rPr>
          <w:rFonts w:ascii="Arial" w:eastAsia="Calibri" w:hAnsi="Arial" w:cs="Arial"/>
          <w:bCs/>
          <w:i/>
        </w:rPr>
        <w:t>V případě nejasností, zda mohou být zájmy dotčeny, se obraťte na příslušného pracovníka ochrany přírody a krajiny. (</w:t>
      </w:r>
      <w:r>
        <w:rPr>
          <w:rFonts w:ascii="Arial" w:hAnsi="Arial" w:cs="Arial"/>
          <w:bCs/>
          <w:i/>
          <w:color w:val="000000" w:themeColor="text1"/>
        </w:rPr>
        <w:t xml:space="preserve">Ing. </w:t>
      </w:r>
      <w:r>
        <w:rPr>
          <w:rFonts w:ascii="Arial" w:hAnsi="Arial" w:cs="Arial"/>
          <w:bCs/>
          <w:color w:val="000000" w:themeColor="text1"/>
        </w:rPr>
        <w:t>Alena</w:t>
      </w:r>
      <w:r>
        <w:rPr>
          <w:rFonts w:ascii="Arial" w:eastAsia="Calibri" w:hAnsi="Arial" w:cs="Arial"/>
          <w:bCs/>
          <w:i/>
          <w:color w:val="000000" w:themeColor="text1"/>
        </w:rPr>
        <w:t xml:space="preserve"> Žvátorová, tel.: 461 353 048, e-mail</w:t>
      </w:r>
      <w:r>
        <w:rPr>
          <w:rFonts w:ascii="Arial" w:eastAsia="Calibri" w:hAnsi="Arial" w:cs="Arial"/>
          <w:bCs/>
          <w:i/>
          <w:color w:val="FF0000"/>
        </w:rPr>
        <w:t>:</w:t>
      </w:r>
      <w:r>
        <w:rPr>
          <w:rFonts w:ascii="Arial" w:eastAsia="Calibri" w:hAnsi="Arial" w:cs="Arial"/>
          <w:bCs/>
          <w:i/>
        </w:rPr>
        <w:t xml:space="preserve"> </w:t>
      </w:r>
      <w:hyperlink r:id="rId15" w:tooltip="azvatorova@mtrebova.cz" w:history="1">
        <w:r>
          <w:rPr>
            <w:rStyle w:val="Hypertextovodkaz"/>
            <w:rFonts w:ascii="Arial" w:hAnsi="Arial" w:cs="Arial"/>
            <w:bCs/>
            <w:i/>
          </w:rPr>
          <w:t>azvatorova@mtrebova.cz</w:t>
        </w:r>
      </w:hyperlink>
      <w:r>
        <w:rPr>
          <w:rStyle w:val="Hypertextovodkaz"/>
        </w:rPr>
        <w:t>)</w:t>
      </w:r>
    </w:p>
    <w:p w14:paraId="729D6D1A" w14:textId="77777777" w:rsidR="006056F4" w:rsidRDefault="006056F4" w:rsidP="006056F4">
      <w:pPr>
        <w:autoSpaceDE/>
        <w:adjustRightInd/>
        <w:spacing w:line="256" w:lineRule="auto"/>
        <w:rPr>
          <w:rStyle w:val="Hypertextovodkaz"/>
          <w:bCs/>
        </w:rPr>
      </w:pPr>
    </w:p>
    <w:p w14:paraId="1C6F6194" w14:textId="77777777" w:rsidR="006056F4" w:rsidRDefault="006056F4" w:rsidP="006056F4">
      <w:pPr>
        <w:autoSpaceDE/>
        <w:adjustRightInd/>
        <w:spacing w:line="256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Zákon o ochraně ZPF (334/1992 Sb.) </w:t>
      </w:r>
    </w:p>
    <w:p w14:paraId="77FF2A3A" w14:textId="77777777" w:rsidR="006056F4" w:rsidRDefault="006056F4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 xml:space="preserve">Souhlas s odnětím půdy ze ZPF do 1 ha včetně (§ 9)  </w:t>
      </w:r>
    </w:p>
    <w:p w14:paraId="1303ED82" w14:textId="717901EE" w:rsidR="006056F4" w:rsidRDefault="006056F4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>Souhlas ke změně TTP na ornou půdu (§</w:t>
      </w:r>
      <w:r w:rsidR="00BB3585">
        <w:rPr>
          <w:rFonts w:ascii="Arial" w:eastAsia="Calibri" w:hAnsi="Arial" w:cs="Arial"/>
          <w:bCs/>
        </w:rPr>
        <w:t xml:space="preserve"> </w:t>
      </w:r>
      <w:r>
        <w:rPr>
          <w:rFonts w:ascii="Arial" w:eastAsia="Calibri" w:hAnsi="Arial" w:cs="Arial"/>
          <w:bCs/>
        </w:rPr>
        <w:t xml:space="preserve">2) </w:t>
      </w:r>
    </w:p>
    <w:p w14:paraId="18BB4036" w14:textId="77777777" w:rsidR="006056F4" w:rsidRDefault="006056F4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 xml:space="preserve">Souhlas k realizaci záměru </w:t>
      </w:r>
      <w:proofErr w:type="spellStart"/>
      <w:r>
        <w:rPr>
          <w:rFonts w:ascii="Arial" w:eastAsia="Calibri" w:hAnsi="Arial" w:cs="Arial"/>
          <w:bCs/>
        </w:rPr>
        <w:t>agrovoltaické</w:t>
      </w:r>
      <w:proofErr w:type="spellEnd"/>
      <w:r>
        <w:rPr>
          <w:rFonts w:ascii="Arial" w:eastAsia="Calibri" w:hAnsi="Arial" w:cs="Arial"/>
          <w:bCs/>
        </w:rPr>
        <w:t xml:space="preserve"> výrobny elektřiny (§ 8a)</w:t>
      </w:r>
    </w:p>
    <w:p w14:paraId="629B22FE" w14:textId="4A4BED83" w:rsidR="006056F4" w:rsidRDefault="006056F4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 xml:space="preserve">Souhlas </w:t>
      </w:r>
      <w:bookmarkStart w:id="3" w:name="_Hlk171348208"/>
      <w:r>
        <w:rPr>
          <w:rFonts w:ascii="Arial" w:eastAsia="Calibri" w:hAnsi="Arial" w:cs="Arial"/>
          <w:bCs/>
        </w:rPr>
        <w:t>k realizaci rybníků s chovem ryb nebo vodní drůbeže a k opatření potřebných k zajišťování zemědělské výroby (§</w:t>
      </w:r>
      <w:r w:rsidR="00BB3585">
        <w:rPr>
          <w:rFonts w:ascii="Arial" w:eastAsia="Calibri" w:hAnsi="Arial" w:cs="Arial"/>
          <w:bCs/>
        </w:rPr>
        <w:t xml:space="preserve"> </w:t>
      </w:r>
      <w:r>
        <w:rPr>
          <w:rFonts w:ascii="Arial" w:eastAsia="Calibri" w:hAnsi="Arial" w:cs="Arial"/>
          <w:bCs/>
        </w:rPr>
        <w:t>8b)</w:t>
      </w:r>
    </w:p>
    <w:bookmarkEnd w:id="3"/>
    <w:p w14:paraId="749A6022" w14:textId="77777777" w:rsidR="006056F4" w:rsidRDefault="006056F4" w:rsidP="006056F4">
      <w:pPr>
        <w:tabs>
          <w:tab w:val="left" w:pos="993"/>
          <w:tab w:val="left" w:pos="3119"/>
          <w:tab w:val="left" w:pos="4536"/>
        </w:tabs>
        <w:spacing w:before="60"/>
        <w:ind w:left="567"/>
        <w:jc w:val="both"/>
        <w:rPr>
          <w:rFonts w:ascii="Arial" w:eastAsia="Calibri" w:hAnsi="Arial" w:cs="Arial"/>
          <w:bCs/>
          <w:i/>
        </w:rPr>
      </w:pPr>
      <w:r>
        <w:rPr>
          <w:rFonts w:ascii="Arial" w:eastAsia="Calibri" w:hAnsi="Arial" w:cs="Arial"/>
          <w:bCs/>
          <w:i/>
        </w:rPr>
        <w:t xml:space="preserve">V případě nejasností, zda mohou být zájmy dotčeny, se obraťte na příslušného pracovníka ochrany ZPF. (Ing. Pavel Báča, tel.: 461 353 047, e-mail: </w:t>
      </w:r>
      <w:hyperlink r:id="rId16" w:history="1">
        <w:r>
          <w:rPr>
            <w:rStyle w:val="Hypertextovodkaz"/>
            <w:rFonts w:ascii="Arial" w:hAnsi="Arial" w:cs="Arial"/>
            <w:bCs/>
            <w:i/>
          </w:rPr>
          <w:t>pbaca@mtrebova.c</w:t>
        </w:r>
        <w:r>
          <w:rPr>
            <w:rStyle w:val="Hypertextovodkaz"/>
            <w:rFonts w:ascii="Arial" w:eastAsia="Calibri" w:hAnsi="Arial" w:cs="Arial"/>
            <w:bCs/>
            <w:i/>
          </w:rPr>
          <w:t>z</w:t>
        </w:r>
      </w:hyperlink>
      <w:r>
        <w:rPr>
          <w:rFonts w:ascii="Arial" w:eastAsia="Calibri" w:hAnsi="Arial" w:cs="Arial"/>
          <w:bCs/>
          <w:i/>
        </w:rPr>
        <w:t xml:space="preserve">) </w:t>
      </w:r>
    </w:p>
    <w:p w14:paraId="6166EDD6" w14:textId="77777777" w:rsidR="006056F4" w:rsidRDefault="006056F4" w:rsidP="006056F4">
      <w:pPr>
        <w:autoSpaceDE/>
        <w:adjustRightInd/>
        <w:spacing w:line="256" w:lineRule="auto"/>
        <w:rPr>
          <w:rFonts w:ascii="Arial" w:eastAsia="Calibri" w:hAnsi="Arial" w:cs="Arial"/>
          <w:b/>
        </w:rPr>
      </w:pPr>
    </w:p>
    <w:p w14:paraId="44BF23C0" w14:textId="77777777" w:rsidR="006056F4" w:rsidRDefault="006056F4" w:rsidP="006056F4">
      <w:pPr>
        <w:autoSpaceDE/>
        <w:adjustRightInd/>
        <w:spacing w:line="256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Lesní zákon (289/1995 Sb.) </w:t>
      </w:r>
    </w:p>
    <w:p w14:paraId="73CB6400" w14:textId="77777777" w:rsidR="006056F4" w:rsidRDefault="006056F4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 xml:space="preserve">Souhlas s dělením lesních pozemků (§ 12 odst. 3)  </w:t>
      </w:r>
    </w:p>
    <w:p w14:paraId="5CC83960" w14:textId="52FCAA84" w:rsidR="006056F4" w:rsidRDefault="006056F4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>Souhlas s dotčením pozemků PUPFL</w:t>
      </w:r>
      <w:r w:rsidR="00663909">
        <w:rPr>
          <w:rFonts w:ascii="Arial" w:eastAsia="Calibri" w:hAnsi="Arial" w:cs="Arial"/>
          <w:bCs/>
        </w:rPr>
        <w:t xml:space="preserve"> a </w:t>
      </w:r>
      <w:r w:rsidR="00C64C81">
        <w:rPr>
          <w:rFonts w:ascii="Arial" w:eastAsia="Calibri" w:hAnsi="Arial" w:cs="Arial"/>
          <w:bCs/>
        </w:rPr>
        <w:t>souhlas</w:t>
      </w:r>
      <w:r w:rsidR="00663909">
        <w:rPr>
          <w:rFonts w:ascii="Arial" w:eastAsia="Calibri" w:hAnsi="Arial" w:cs="Arial"/>
          <w:bCs/>
        </w:rPr>
        <w:t xml:space="preserve"> k dotčení pozemků do vzdálenosti 30 od okraje lesa</w:t>
      </w:r>
      <w:r w:rsidR="00C64C81">
        <w:rPr>
          <w:rFonts w:ascii="Arial" w:eastAsia="Calibri" w:hAnsi="Arial" w:cs="Arial"/>
          <w:bCs/>
        </w:rPr>
        <w:t xml:space="preserve"> </w:t>
      </w:r>
      <w:r>
        <w:rPr>
          <w:rFonts w:ascii="Arial" w:eastAsia="Calibri" w:hAnsi="Arial" w:cs="Arial"/>
          <w:bCs/>
        </w:rPr>
        <w:t xml:space="preserve">(§ 14 odst. 2)  </w:t>
      </w:r>
    </w:p>
    <w:p w14:paraId="084E0EF1" w14:textId="77777777" w:rsidR="006056F4" w:rsidRDefault="006056F4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 xml:space="preserve">Odnětí pozemků z PUPFL (§ 16)  </w:t>
      </w:r>
    </w:p>
    <w:p w14:paraId="359FD8B7" w14:textId="77777777" w:rsidR="006056F4" w:rsidRDefault="006056F4" w:rsidP="006056F4">
      <w:pPr>
        <w:tabs>
          <w:tab w:val="left" w:pos="993"/>
          <w:tab w:val="left" w:pos="3119"/>
          <w:tab w:val="left" w:pos="4536"/>
        </w:tabs>
        <w:spacing w:before="60"/>
        <w:ind w:left="567"/>
        <w:jc w:val="both"/>
        <w:rPr>
          <w:rFonts w:ascii="Arial" w:eastAsia="Calibri" w:hAnsi="Arial" w:cs="Arial"/>
          <w:bCs/>
          <w:i/>
        </w:rPr>
      </w:pPr>
      <w:r>
        <w:rPr>
          <w:rFonts w:ascii="Arial" w:eastAsia="Calibri" w:hAnsi="Arial" w:cs="Arial"/>
          <w:bCs/>
          <w:i/>
        </w:rPr>
        <w:t xml:space="preserve">V případě nejasností, zda mohou být zájmy dotčeny, se obraťte na příslušného pracovníka lesního hospodářství. (Ing. Jiří </w:t>
      </w:r>
      <w:proofErr w:type="spellStart"/>
      <w:r>
        <w:rPr>
          <w:rFonts w:ascii="Arial" w:eastAsia="Calibri" w:hAnsi="Arial" w:cs="Arial"/>
          <w:bCs/>
          <w:i/>
        </w:rPr>
        <w:t>Nechuta</w:t>
      </w:r>
      <w:proofErr w:type="spellEnd"/>
      <w:r>
        <w:rPr>
          <w:rFonts w:ascii="Arial" w:eastAsia="Calibri" w:hAnsi="Arial" w:cs="Arial"/>
          <w:bCs/>
          <w:i/>
        </w:rPr>
        <w:t xml:space="preserve">, tel.: 461 353 046, e-mail: </w:t>
      </w:r>
      <w:hyperlink r:id="rId17" w:history="1">
        <w:r>
          <w:rPr>
            <w:rStyle w:val="Hypertextovodkaz"/>
            <w:rFonts w:ascii="Arial" w:hAnsi="Arial" w:cs="Arial"/>
            <w:bCs/>
            <w:i/>
          </w:rPr>
          <w:t>jnechuta@mtrebova.cz</w:t>
        </w:r>
      </w:hyperlink>
      <w:r>
        <w:rPr>
          <w:rFonts w:ascii="Arial" w:eastAsia="Calibri" w:hAnsi="Arial" w:cs="Arial"/>
          <w:bCs/>
          <w:i/>
        </w:rPr>
        <w:t>)</w:t>
      </w:r>
    </w:p>
    <w:p w14:paraId="5049C1EA" w14:textId="77777777" w:rsidR="006056F4" w:rsidRDefault="006056F4" w:rsidP="006056F4">
      <w:pPr>
        <w:autoSpaceDE/>
        <w:adjustRightInd/>
        <w:spacing w:before="20" w:line="256" w:lineRule="auto"/>
        <w:rPr>
          <w:rFonts w:ascii="Arial" w:eastAsia="Calibri" w:hAnsi="Arial" w:cs="Arial"/>
          <w:b/>
        </w:rPr>
      </w:pPr>
    </w:p>
    <w:p w14:paraId="38A11B41" w14:textId="77777777" w:rsidR="006056F4" w:rsidRDefault="006056F4" w:rsidP="006056F4">
      <w:pPr>
        <w:autoSpaceDE/>
        <w:adjustRightInd/>
        <w:spacing w:line="256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Vodní zákon (254/2001 Sb.) </w:t>
      </w:r>
    </w:p>
    <w:p w14:paraId="179F6003" w14:textId="77777777" w:rsidR="006056F4" w:rsidRDefault="006056F4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 xml:space="preserve">Souhlas ke stavbám a činnostem, k nimž není třeba povolení podle vodního zákona (§ 17 odst. 1)  </w:t>
      </w:r>
    </w:p>
    <w:p w14:paraId="58330CEF" w14:textId="46AE664F" w:rsidR="006056F4" w:rsidRDefault="001629C2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 w:rsidR="006056F4">
        <w:rPr>
          <w:rFonts w:ascii="Arial" w:eastAsia="Calibri" w:hAnsi="Arial" w:cs="Arial"/>
          <w:bCs/>
        </w:rPr>
        <w:tab/>
        <w:t xml:space="preserve">Stanovisko k umisťování a povolování staveb (§ 104 odst. 3) </w:t>
      </w:r>
    </w:p>
    <w:p w14:paraId="39840F5B" w14:textId="77777777" w:rsidR="006056F4" w:rsidRDefault="006056F4" w:rsidP="006056F4">
      <w:pPr>
        <w:tabs>
          <w:tab w:val="left" w:pos="993"/>
          <w:tab w:val="left" w:pos="3119"/>
          <w:tab w:val="left" w:pos="4536"/>
        </w:tabs>
        <w:spacing w:before="60"/>
        <w:ind w:left="567"/>
        <w:jc w:val="both"/>
        <w:rPr>
          <w:rFonts w:ascii="Arial" w:eastAsia="Calibri" w:hAnsi="Arial" w:cs="Arial"/>
          <w:bCs/>
          <w:i/>
        </w:rPr>
      </w:pPr>
      <w:r>
        <w:rPr>
          <w:rFonts w:ascii="Arial" w:eastAsia="Calibri" w:hAnsi="Arial" w:cs="Arial"/>
          <w:bCs/>
          <w:i/>
        </w:rPr>
        <w:t xml:space="preserve">V případě nejasností, zda mohou být zájmy dotčeny, se obraťte na příslušného pracovníka ochrany vod. (Bc. Veronika </w:t>
      </w:r>
      <w:proofErr w:type="spellStart"/>
      <w:r>
        <w:rPr>
          <w:rFonts w:ascii="Arial" w:eastAsia="Calibri" w:hAnsi="Arial" w:cs="Arial"/>
          <w:bCs/>
          <w:i/>
        </w:rPr>
        <w:t>Cápalová</w:t>
      </w:r>
      <w:proofErr w:type="spellEnd"/>
      <w:r>
        <w:rPr>
          <w:rFonts w:ascii="Arial" w:eastAsia="Calibri" w:hAnsi="Arial" w:cs="Arial"/>
          <w:bCs/>
          <w:i/>
        </w:rPr>
        <w:t xml:space="preserve">, tel.: 461 353 043, e-mail: </w:t>
      </w:r>
      <w:hyperlink r:id="rId18" w:history="1">
        <w:r>
          <w:rPr>
            <w:rStyle w:val="Hypertextovodkaz"/>
            <w:rFonts w:ascii="Arial" w:hAnsi="Arial" w:cs="Arial"/>
            <w:bCs/>
            <w:i/>
          </w:rPr>
          <w:t>vcapalova@mtrebova.cz</w:t>
        </w:r>
      </w:hyperlink>
      <w:r>
        <w:rPr>
          <w:rFonts w:ascii="Arial" w:eastAsia="Calibri" w:hAnsi="Arial" w:cs="Arial"/>
          <w:bCs/>
          <w:i/>
        </w:rPr>
        <w:t xml:space="preserve"> )</w:t>
      </w:r>
    </w:p>
    <w:p w14:paraId="1A4DEA6E" w14:textId="77777777" w:rsidR="006056F4" w:rsidRDefault="006056F4" w:rsidP="006056F4">
      <w:pPr>
        <w:autoSpaceDE/>
        <w:adjustRightInd/>
        <w:spacing w:before="60" w:line="256" w:lineRule="auto"/>
        <w:jc w:val="both"/>
        <w:rPr>
          <w:rFonts w:ascii="Arial" w:eastAsia="Calibri" w:hAnsi="Arial" w:cs="Arial"/>
          <w:b/>
        </w:rPr>
      </w:pPr>
    </w:p>
    <w:p w14:paraId="3A2745AB" w14:textId="77777777" w:rsidR="006056F4" w:rsidRDefault="006056F4" w:rsidP="006056F4">
      <w:pPr>
        <w:autoSpaceDE/>
        <w:adjustRightInd/>
        <w:spacing w:line="256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Zákon o odpadech (541/2020 Sb.)  </w:t>
      </w:r>
    </w:p>
    <w:p w14:paraId="0FA88472" w14:textId="77777777" w:rsidR="006056F4" w:rsidRDefault="006056F4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 xml:space="preserve">Stanovisko k terénním úpravám a odstranění stavby (§ 146 odst. 3 písm. a) </w:t>
      </w:r>
    </w:p>
    <w:p w14:paraId="4EEDBC4A" w14:textId="77777777" w:rsidR="006056F4" w:rsidRDefault="006056F4" w:rsidP="006056F4">
      <w:pPr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 xml:space="preserve">Vyjádření k nakládání s odpady ke změně dokončené stavby (§146 odst. 3 písm. b) </w:t>
      </w:r>
    </w:p>
    <w:p w14:paraId="115D498A" w14:textId="77777777" w:rsidR="006056F4" w:rsidRDefault="006056F4" w:rsidP="006056F4">
      <w:pPr>
        <w:tabs>
          <w:tab w:val="left" w:pos="709"/>
          <w:tab w:val="left" w:pos="993"/>
          <w:tab w:val="left" w:pos="3119"/>
          <w:tab w:val="left" w:pos="4536"/>
        </w:tabs>
        <w:spacing w:before="20"/>
        <w:ind w:left="706" w:hanging="568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2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>Vyjádření ke zřízení zařízení určeného pro nakládání s odpady (§ 146 odst. 3 písm. c)</w:t>
      </w:r>
    </w:p>
    <w:p w14:paraId="42DAE0C4" w14:textId="5A535DAD" w:rsidR="006056F4" w:rsidRDefault="006056F4" w:rsidP="006056F4">
      <w:pPr>
        <w:tabs>
          <w:tab w:val="left" w:pos="993"/>
          <w:tab w:val="left" w:pos="3119"/>
          <w:tab w:val="left" w:pos="4536"/>
        </w:tabs>
        <w:spacing w:before="60"/>
        <w:ind w:left="567"/>
        <w:jc w:val="both"/>
        <w:rPr>
          <w:rFonts w:ascii="Arial" w:eastAsia="Calibri" w:hAnsi="Arial" w:cs="Arial"/>
          <w:bCs/>
          <w:i/>
        </w:rPr>
      </w:pPr>
      <w:r>
        <w:rPr>
          <w:rFonts w:ascii="Arial" w:eastAsia="Calibri" w:hAnsi="Arial" w:cs="Arial"/>
          <w:bCs/>
          <w:i/>
        </w:rPr>
        <w:t xml:space="preserve">V případě nejasností, zda mohou být zájmy dotčeny, se obraťte na příslušného pracovníka </w:t>
      </w:r>
      <w:r w:rsidR="006702A3">
        <w:rPr>
          <w:rFonts w:ascii="Arial" w:eastAsia="Calibri" w:hAnsi="Arial" w:cs="Arial"/>
          <w:bCs/>
          <w:i/>
        </w:rPr>
        <w:t>odpadového hospodářství</w:t>
      </w:r>
      <w:r>
        <w:rPr>
          <w:rFonts w:ascii="Arial" w:eastAsia="Calibri" w:hAnsi="Arial" w:cs="Arial"/>
          <w:bCs/>
          <w:i/>
        </w:rPr>
        <w:t xml:space="preserve">. (Ing. Michaela Janků, tel.: 461 353 044, e-mail: </w:t>
      </w:r>
      <w:hyperlink r:id="rId19" w:history="1">
        <w:r>
          <w:rPr>
            <w:rStyle w:val="Hypertextovodkaz"/>
            <w:rFonts w:ascii="Arial" w:eastAsia="Calibri" w:hAnsi="Arial" w:cs="Arial"/>
            <w:bCs/>
            <w:i/>
          </w:rPr>
          <w:t>mjanku@mtrebova.cz</w:t>
        </w:r>
      </w:hyperlink>
      <w:r>
        <w:rPr>
          <w:rFonts w:ascii="Arial" w:eastAsia="Calibri" w:hAnsi="Arial" w:cs="Arial"/>
          <w:bCs/>
          <w:i/>
        </w:rPr>
        <w:t>)</w:t>
      </w:r>
    </w:p>
    <w:p w14:paraId="61ED8A6E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rPr>
          <w:rFonts w:ascii="Arial" w:eastAsia="Calibri" w:hAnsi="Arial" w:cs="Arial"/>
          <w:bCs/>
        </w:rPr>
      </w:pPr>
    </w:p>
    <w:p w14:paraId="70E485E2" w14:textId="77777777" w:rsidR="006056F4" w:rsidRDefault="006056F4" w:rsidP="006056F4">
      <w:pPr>
        <w:tabs>
          <w:tab w:val="left" w:pos="993"/>
          <w:tab w:val="left" w:pos="3119"/>
          <w:tab w:val="left" w:pos="4536"/>
        </w:tabs>
        <w:spacing w:before="60"/>
        <w:jc w:val="both"/>
        <w:rPr>
          <w:rFonts w:ascii="Arial" w:eastAsia="Calibri" w:hAnsi="Arial" w:cs="Arial"/>
          <w:bCs/>
        </w:rPr>
      </w:pPr>
    </w:p>
    <w:p w14:paraId="09F12CD6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rPr>
          <w:rFonts w:ascii="Arial" w:eastAsia="Calibri" w:hAnsi="Arial" w:cs="Arial"/>
          <w:bCs/>
        </w:rPr>
      </w:pPr>
    </w:p>
    <w:p w14:paraId="0451B96E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rPr>
          <w:rFonts w:ascii="Arial" w:eastAsia="Calibri" w:hAnsi="Arial" w:cs="Arial"/>
          <w:bCs/>
        </w:rPr>
      </w:pPr>
    </w:p>
    <w:p w14:paraId="4E436077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rPr>
          <w:rFonts w:ascii="Arial" w:eastAsia="Calibri" w:hAnsi="Arial" w:cs="Arial"/>
          <w:bCs/>
        </w:rPr>
      </w:pPr>
    </w:p>
    <w:p w14:paraId="09D89538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rPr>
          <w:rFonts w:ascii="Arial" w:eastAsia="Calibri" w:hAnsi="Arial" w:cs="Arial"/>
          <w:bCs/>
        </w:rPr>
      </w:pPr>
    </w:p>
    <w:p w14:paraId="54E12C9B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rPr>
          <w:rFonts w:ascii="Arial" w:eastAsia="Calibri" w:hAnsi="Arial" w:cs="Arial"/>
          <w:bCs/>
        </w:rPr>
      </w:pPr>
    </w:p>
    <w:p w14:paraId="067656A8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spacing w:before="120" w:after="120"/>
        <w:ind w:left="34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K žádosti je přiloženo:</w:t>
      </w:r>
    </w:p>
    <w:p w14:paraId="04E70F00" w14:textId="5AB89C12" w:rsidR="006056F4" w:rsidRDefault="001629C2" w:rsidP="006056F4">
      <w:pPr>
        <w:tabs>
          <w:tab w:val="left" w:pos="709"/>
          <w:tab w:val="left" w:pos="993"/>
          <w:tab w:val="left" w:pos="3119"/>
          <w:tab w:val="left" w:pos="4536"/>
        </w:tabs>
        <w:spacing w:after="60"/>
        <w:ind w:left="142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38"/>
            <w:enabled/>
            <w:calcOnExit w:val="0"/>
            <w:checkBox>
              <w:size w:val="20"/>
              <w:default w:val="1"/>
            </w:checkBox>
          </w:ffData>
        </w:fldChar>
      </w:r>
      <w:bookmarkStart w:id="4" w:name="Zaškrtávací38"/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bookmarkEnd w:id="4"/>
      <w:r w:rsidR="006056F4">
        <w:rPr>
          <w:rFonts w:ascii="Arial" w:eastAsia="Calibri" w:hAnsi="Arial" w:cs="Arial"/>
          <w:bCs/>
        </w:rPr>
        <w:tab/>
        <w:t>Projektová dokumentace</w:t>
      </w:r>
    </w:p>
    <w:p w14:paraId="2F372DAC" w14:textId="416365F2" w:rsidR="006056F4" w:rsidRDefault="001629C2" w:rsidP="006056F4">
      <w:pPr>
        <w:tabs>
          <w:tab w:val="left" w:pos="709"/>
          <w:tab w:val="left" w:pos="993"/>
          <w:tab w:val="left" w:pos="3119"/>
          <w:tab w:val="left" w:pos="4536"/>
        </w:tabs>
        <w:spacing w:after="60"/>
        <w:ind w:left="142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39"/>
            <w:enabled/>
            <w:calcOnExit w:val="0"/>
            <w:checkBox>
              <w:size w:val="20"/>
              <w:default w:val="1"/>
            </w:checkBox>
          </w:ffData>
        </w:fldChar>
      </w:r>
      <w:bookmarkStart w:id="5" w:name="Zaškrtávací39"/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bookmarkEnd w:id="5"/>
      <w:r w:rsidR="006056F4">
        <w:rPr>
          <w:rFonts w:ascii="Arial" w:eastAsia="Calibri" w:hAnsi="Arial" w:cs="Arial"/>
          <w:bCs/>
        </w:rPr>
        <w:tab/>
        <w:t>Plná moc - v případě zastupování žadatele</w:t>
      </w:r>
    </w:p>
    <w:p w14:paraId="72DFDB93" w14:textId="77777777" w:rsidR="006056F4" w:rsidRDefault="006056F4" w:rsidP="006056F4">
      <w:pPr>
        <w:tabs>
          <w:tab w:val="left" w:pos="709"/>
          <w:tab w:val="left" w:pos="993"/>
          <w:tab w:val="left" w:pos="3119"/>
          <w:tab w:val="left" w:pos="4536"/>
        </w:tabs>
        <w:spacing w:after="60"/>
        <w:ind w:left="142"/>
        <w:rPr>
          <w:rFonts w:ascii="Arial" w:hAnsi="Arial" w:cs="Arial"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4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</w:r>
      <w:r>
        <w:rPr>
          <w:rFonts w:ascii="Arial" w:hAnsi="Arial" w:cs="Arial"/>
        </w:rPr>
        <w:t>K záměru již vydaná vyjádření, stanoviska či rozhodnutí z oblasti životního prostředí - uveďte</w:t>
      </w:r>
    </w:p>
    <w:p w14:paraId="10F78A2B" w14:textId="77777777" w:rsidR="006056F4" w:rsidRDefault="006056F4" w:rsidP="006056F4">
      <w:pPr>
        <w:tabs>
          <w:tab w:val="left" w:leader="dot" w:pos="9072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ab/>
        <w:t>……</w:t>
      </w:r>
    </w:p>
    <w:p w14:paraId="037C5F87" w14:textId="77777777" w:rsidR="006056F4" w:rsidRDefault="006056F4" w:rsidP="006056F4">
      <w:pPr>
        <w:tabs>
          <w:tab w:val="left" w:leader="dot" w:pos="9072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ab/>
        <w:t>……</w:t>
      </w:r>
    </w:p>
    <w:p w14:paraId="55697198" w14:textId="77777777" w:rsidR="006056F4" w:rsidRDefault="006056F4" w:rsidP="006056F4">
      <w:pPr>
        <w:tabs>
          <w:tab w:val="left" w:leader="dot" w:pos="9072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ab/>
        <w:t>……</w:t>
      </w:r>
    </w:p>
    <w:p w14:paraId="4937ACDC" w14:textId="77777777" w:rsidR="006056F4" w:rsidRDefault="006056F4" w:rsidP="006056F4">
      <w:pPr>
        <w:tabs>
          <w:tab w:val="left" w:pos="709"/>
          <w:tab w:val="left" w:pos="993"/>
          <w:tab w:val="left" w:pos="3119"/>
          <w:tab w:val="left" w:pos="4536"/>
        </w:tabs>
        <w:spacing w:after="60"/>
        <w:ind w:left="142"/>
        <w:rPr>
          <w:rFonts w:ascii="Arial" w:eastAsia="Calibri" w:hAnsi="Arial" w:cs="Arial"/>
          <w:bCs/>
        </w:rPr>
      </w:pPr>
    </w:p>
    <w:p w14:paraId="77EF4930" w14:textId="77777777" w:rsidR="006056F4" w:rsidRDefault="006056F4" w:rsidP="006056F4">
      <w:pPr>
        <w:tabs>
          <w:tab w:val="left" w:pos="709"/>
          <w:tab w:val="left" w:pos="993"/>
          <w:tab w:val="left" w:pos="3119"/>
          <w:tab w:val="left" w:pos="4536"/>
        </w:tabs>
        <w:spacing w:after="60"/>
        <w:ind w:left="142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fldChar w:fldCharType="begin">
          <w:ffData>
            <w:name w:val="Zaškrtávací48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eastAsia="Calibri" w:hAnsi="Arial" w:cs="Arial"/>
          <w:bCs/>
        </w:rPr>
        <w:instrText xml:space="preserve"> FORMCHECKBOX </w:instrText>
      </w:r>
      <w:r>
        <w:rPr>
          <w:rFonts w:ascii="Arial" w:eastAsia="Calibri" w:hAnsi="Arial" w:cs="Arial"/>
          <w:bCs/>
        </w:rPr>
      </w:r>
      <w:r>
        <w:rPr>
          <w:rFonts w:ascii="Arial" w:eastAsia="Calibri" w:hAnsi="Arial" w:cs="Arial"/>
          <w:bCs/>
        </w:rPr>
        <w:fldChar w:fldCharType="separate"/>
      </w:r>
      <w:r>
        <w:rPr>
          <w:rFonts w:ascii="Arial" w:eastAsia="Calibri" w:hAnsi="Arial" w:cs="Arial"/>
          <w:bCs/>
        </w:rPr>
        <w:fldChar w:fldCharType="end"/>
      </w:r>
      <w:r>
        <w:rPr>
          <w:rFonts w:ascii="Arial" w:eastAsia="Calibri" w:hAnsi="Arial" w:cs="Arial"/>
          <w:bCs/>
        </w:rPr>
        <w:tab/>
        <w:t xml:space="preserve">Další přílohy - uveďte: </w:t>
      </w:r>
    </w:p>
    <w:p w14:paraId="31D7AB67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rPr>
          <w:rFonts w:ascii="Arial" w:eastAsia="Calibri" w:hAnsi="Arial" w:cs="Arial"/>
          <w:bCs/>
        </w:rPr>
      </w:pPr>
    </w:p>
    <w:p w14:paraId="39D756B9" w14:textId="77777777" w:rsidR="006056F4" w:rsidRDefault="006056F4" w:rsidP="006056F4">
      <w:pPr>
        <w:tabs>
          <w:tab w:val="left" w:leader="dot" w:pos="9072"/>
        </w:tabs>
        <w:spacing w:before="240"/>
        <w:rPr>
          <w:rFonts w:ascii="Arial" w:hAnsi="Arial" w:cs="Arial"/>
        </w:rPr>
      </w:pPr>
      <w:bookmarkStart w:id="6" w:name="_Hlk171343121"/>
      <w:r>
        <w:rPr>
          <w:rFonts w:ascii="Arial" w:hAnsi="Arial" w:cs="Arial"/>
        </w:rPr>
        <w:tab/>
        <w:t>……</w:t>
      </w:r>
    </w:p>
    <w:p w14:paraId="1526DBEA" w14:textId="77777777" w:rsidR="006056F4" w:rsidRDefault="006056F4" w:rsidP="006056F4">
      <w:pPr>
        <w:tabs>
          <w:tab w:val="left" w:leader="dot" w:pos="9072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ab/>
        <w:t>……</w:t>
      </w:r>
    </w:p>
    <w:p w14:paraId="0ECF5848" w14:textId="77777777" w:rsidR="006056F4" w:rsidRDefault="006056F4" w:rsidP="006056F4">
      <w:pPr>
        <w:tabs>
          <w:tab w:val="left" w:leader="dot" w:pos="9072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ab/>
        <w:t>……</w:t>
      </w:r>
    </w:p>
    <w:bookmarkEnd w:id="6"/>
    <w:p w14:paraId="437A8571" w14:textId="77777777" w:rsidR="006056F4" w:rsidRDefault="006056F4" w:rsidP="006056F4">
      <w:pPr>
        <w:tabs>
          <w:tab w:val="left" w:leader="dot" w:pos="9072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ab/>
        <w:t>……</w:t>
      </w:r>
    </w:p>
    <w:p w14:paraId="4E5E1E3C" w14:textId="77777777" w:rsidR="006056F4" w:rsidRDefault="006056F4" w:rsidP="006056F4">
      <w:pPr>
        <w:tabs>
          <w:tab w:val="left" w:leader="dot" w:pos="9072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ab/>
        <w:t>……</w:t>
      </w:r>
    </w:p>
    <w:p w14:paraId="0BBACA01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rPr>
          <w:rFonts w:ascii="Arial" w:eastAsia="Calibri" w:hAnsi="Arial" w:cs="Arial"/>
          <w:bCs/>
        </w:rPr>
      </w:pPr>
    </w:p>
    <w:p w14:paraId="17E4328D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rPr>
          <w:rFonts w:ascii="Arial" w:eastAsia="Calibri" w:hAnsi="Arial" w:cs="Arial"/>
          <w:bCs/>
        </w:rPr>
      </w:pPr>
    </w:p>
    <w:p w14:paraId="287408D1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rPr>
          <w:rFonts w:ascii="Arial" w:eastAsia="Calibri" w:hAnsi="Arial" w:cs="Arial"/>
          <w:bCs/>
        </w:rPr>
      </w:pPr>
    </w:p>
    <w:p w14:paraId="0682F93E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rPr>
          <w:rFonts w:ascii="Arial" w:eastAsia="Calibri" w:hAnsi="Arial" w:cs="Arial"/>
          <w:bCs/>
        </w:rPr>
      </w:pPr>
    </w:p>
    <w:p w14:paraId="69A085A7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rPr>
          <w:rFonts w:ascii="Arial" w:eastAsia="Calibri" w:hAnsi="Arial" w:cs="Arial"/>
          <w:bCs/>
        </w:rPr>
      </w:pPr>
    </w:p>
    <w:p w14:paraId="4E345878" w14:textId="77777777" w:rsidR="006056F4" w:rsidRDefault="006056F4" w:rsidP="006056F4">
      <w:pPr>
        <w:tabs>
          <w:tab w:val="left" w:pos="426"/>
          <w:tab w:val="left" w:pos="993"/>
          <w:tab w:val="left" w:pos="3119"/>
          <w:tab w:val="left" w:pos="4536"/>
        </w:tabs>
        <w:rPr>
          <w:rFonts w:ascii="Arial" w:eastAsia="Calibri" w:hAnsi="Arial" w:cs="Arial"/>
          <w:bCs/>
        </w:rPr>
      </w:pPr>
    </w:p>
    <w:p w14:paraId="4932D6A6" w14:textId="77777777" w:rsidR="006056F4" w:rsidRDefault="006056F4" w:rsidP="006056F4"/>
    <w:p w14:paraId="3E617D17" w14:textId="59A3E458" w:rsidR="006056F4" w:rsidRDefault="006056F4" w:rsidP="006056F4">
      <w:pPr>
        <w:rPr>
          <w:rFonts w:ascii="Arial" w:hAnsi="Arial" w:cs="Arial"/>
        </w:rPr>
      </w:pPr>
      <w:r>
        <w:rPr>
          <w:rFonts w:ascii="Arial" w:hAnsi="Arial" w:cs="Arial"/>
        </w:rPr>
        <w:t>V:</w:t>
      </w:r>
      <w:r>
        <w:rPr>
          <w:rFonts w:ascii="Arial" w:hAnsi="Arial" w:cs="Arial"/>
        </w:rPr>
        <w:tab/>
      </w:r>
      <w:r w:rsidR="001629C2">
        <w:rPr>
          <w:rFonts w:ascii="Arial" w:hAnsi="Arial" w:cs="Arial"/>
        </w:rPr>
        <w:t>Moravské Třebové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dne: </w:t>
      </w:r>
      <w:r w:rsidR="001629C2">
        <w:rPr>
          <w:rFonts w:ascii="Arial" w:hAnsi="Arial" w:cs="Arial"/>
        </w:rPr>
        <w:t>16.6.2025</w:t>
      </w:r>
    </w:p>
    <w:p w14:paraId="3D08AC94" w14:textId="77777777" w:rsidR="006056F4" w:rsidRDefault="006056F4" w:rsidP="006056F4">
      <w:pPr>
        <w:rPr>
          <w:rFonts w:ascii="Arial" w:hAnsi="Arial" w:cs="Arial"/>
          <w:sz w:val="24"/>
          <w:szCs w:val="24"/>
        </w:rPr>
      </w:pPr>
    </w:p>
    <w:p w14:paraId="10D17FB6" w14:textId="77777777" w:rsidR="006056F4" w:rsidRDefault="006056F4" w:rsidP="006056F4">
      <w:pPr>
        <w:rPr>
          <w:rFonts w:ascii="Arial" w:hAnsi="Arial" w:cs="Arial"/>
          <w:sz w:val="24"/>
          <w:szCs w:val="24"/>
        </w:rPr>
      </w:pPr>
    </w:p>
    <w:p w14:paraId="501D29B4" w14:textId="77777777" w:rsidR="006056F4" w:rsidRDefault="006056F4" w:rsidP="006056F4">
      <w:pPr>
        <w:rPr>
          <w:rFonts w:ascii="Arial" w:hAnsi="Arial" w:cs="Arial"/>
          <w:sz w:val="24"/>
          <w:szCs w:val="24"/>
        </w:rPr>
      </w:pPr>
    </w:p>
    <w:p w14:paraId="09D5CE43" w14:textId="77777777" w:rsidR="006056F4" w:rsidRDefault="006056F4" w:rsidP="006056F4">
      <w:pPr>
        <w:rPr>
          <w:rFonts w:ascii="Arial" w:hAnsi="Arial" w:cs="Arial"/>
          <w:sz w:val="24"/>
          <w:szCs w:val="24"/>
        </w:rPr>
      </w:pPr>
    </w:p>
    <w:p w14:paraId="6A569B15" w14:textId="77777777" w:rsidR="006056F4" w:rsidRDefault="006056F4" w:rsidP="006056F4">
      <w:pPr>
        <w:rPr>
          <w:rFonts w:ascii="Arial" w:hAnsi="Arial" w:cs="Arial"/>
          <w:sz w:val="24"/>
          <w:szCs w:val="24"/>
        </w:rPr>
      </w:pPr>
    </w:p>
    <w:p w14:paraId="17885E0E" w14:textId="77777777" w:rsidR="006056F4" w:rsidRDefault="006056F4" w:rsidP="006056F4">
      <w:pPr>
        <w:rPr>
          <w:rFonts w:ascii="Arial" w:hAnsi="Arial" w:cs="Arial"/>
          <w:sz w:val="24"/>
          <w:szCs w:val="24"/>
        </w:rPr>
      </w:pPr>
    </w:p>
    <w:p w14:paraId="658D085D" w14:textId="77777777" w:rsidR="006056F4" w:rsidRDefault="006056F4" w:rsidP="006056F4">
      <w:pPr>
        <w:rPr>
          <w:rFonts w:ascii="Arial" w:hAnsi="Arial" w:cs="Arial"/>
          <w:sz w:val="24"/>
          <w:szCs w:val="24"/>
        </w:rPr>
      </w:pPr>
    </w:p>
    <w:p w14:paraId="6E86CA59" w14:textId="77777777" w:rsidR="006056F4" w:rsidRDefault="006056F4" w:rsidP="006056F4">
      <w:pPr>
        <w:rPr>
          <w:rFonts w:ascii="Arial" w:hAnsi="Arial" w:cs="Arial"/>
          <w:sz w:val="24"/>
          <w:szCs w:val="24"/>
        </w:rPr>
      </w:pPr>
    </w:p>
    <w:p w14:paraId="440DAE1F" w14:textId="77777777" w:rsidR="006056F4" w:rsidRDefault="006056F4" w:rsidP="006056F4">
      <w:pPr>
        <w:rPr>
          <w:rFonts w:ascii="Arial" w:hAnsi="Arial" w:cs="Arial"/>
          <w:sz w:val="24"/>
          <w:szCs w:val="24"/>
        </w:rPr>
      </w:pPr>
    </w:p>
    <w:p w14:paraId="5BDDA36B" w14:textId="77777777" w:rsidR="006056F4" w:rsidRDefault="006056F4" w:rsidP="006056F4">
      <w:pPr>
        <w:ind w:left="4536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…………………………………….………………..</w:t>
      </w:r>
    </w:p>
    <w:p w14:paraId="60D316A3" w14:textId="77777777" w:rsidR="006056F4" w:rsidRDefault="006056F4" w:rsidP="006056F4">
      <w:pPr>
        <w:ind w:left="4536"/>
        <w:jc w:val="center"/>
        <w:rPr>
          <w:rFonts w:ascii="Arial" w:hAnsi="Arial" w:cs="Arial"/>
        </w:rPr>
      </w:pPr>
      <w:r>
        <w:rPr>
          <w:rFonts w:ascii="Arial" w:hAnsi="Arial" w:cs="Arial"/>
        </w:rPr>
        <w:t>podpisy žadatele nebo jeho zástupce.</w:t>
      </w:r>
    </w:p>
    <w:p w14:paraId="1D185218" w14:textId="77777777" w:rsidR="006056F4" w:rsidRDefault="006056F4" w:rsidP="006056F4"/>
    <w:p w14:paraId="49122541" w14:textId="77777777" w:rsidR="006056F4" w:rsidRDefault="006056F4" w:rsidP="006056F4"/>
    <w:p w14:paraId="582C13D7" w14:textId="77777777" w:rsidR="006056F4" w:rsidRDefault="006056F4" w:rsidP="006056F4"/>
    <w:p w14:paraId="2E020828" w14:textId="77777777" w:rsidR="006056F4" w:rsidRDefault="006056F4" w:rsidP="006056F4"/>
    <w:p w14:paraId="1EFFB356" w14:textId="77777777" w:rsidR="006056F4" w:rsidRDefault="006056F4" w:rsidP="006056F4"/>
    <w:p w14:paraId="17626C1F" w14:textId="17F9798D" w:rsidR="00D36610" w:rsidRDefault="006056F4" w:rsidP="006056F4">
      <w:pPr>
        <w:rPr>
          <w:rFonts w:ascii="Arial" w:hAnsi="Arial" w:cs="Arial"/>
        </w:rPr>
      </w:pPr>
      <w:r>
        <w:t>*)</w:t>
      </w:r>
      <w:r>
        <w:tab/>
        <w:t>Nepovinný údaj</w:t>
      </w:r>
    </w:p>
    <w:p w14:paraId="301FA8BD" w14:textId="57338E61" w:rsidR="00B32F6E" w:rsidRPr="00B32F6E" w:rsidRDefault="00B32F6E" w:rsidP="006056F4">
      <w:pPr>
        <w:spacing w:line="360" w:lineRule="auto"/>
        <w:rPr>
          <w:rFonts w:ascii="Arial" w:hAnsi="Arial" w:cs="Arial"/>
          <w:sz w:val="12"/>
        </w:rPr>
      </w:pPr>
    </w:p>
    <w:sectPr w:rsidR="00B32F6E" w:rsidRPr="00B32F6E" w:rsidSect="00B32F6E">
      <w:headerReference w:type="default" r:id="rId20"/>
      <w:footerReference w:type="default" r:id="rId21"/>
      <w:pgSz w:w="11906" w:h="16838"/>
      <w:pgMar w:top="1440" w:right="1080" w:bottom="1440" w:left="1080" w:header="141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7EF2E" w14:textId="77777777" w:rsidR="00095DA5" w:rsidRDefault="00095DA5">
      <w:r>
        <w:separator/>
      </w:r>
    </w:p>
  </w:endnote>
  <w:endnote w:type="continuationSeparator" w:id="0">
    <w:p w14:paraId="1EC97455" w14:textId="77777777" w:rsidR="00095DA5" w:rsidRDefault="00095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lomon Book">
    <w:altName w:val="Times New Roman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EE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olomon Normal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14109" w14:textId="77777777" w:rsidR="004832CD" w:rsidRPr="00137452" w:rsidRDefault="00B329F8" w:rsidP="002E1C93">
    <w:pPr>
      <w:pStyle w:val="Zpat"/>
      <w:rPr>
        <w:rFonts w:ascii="Solomon Book" w:hAnsi="Solomon Book"/>
        <w:sz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7B1CEFD1" wp14:editId="202915C5">
          <wp:simplePos x="0" y="0"/>
          <wp:positionH relativeFrom="column">
            <wp:posOffset>-12329</wp:posOffset>
          </wp:positionH>
          <wp:positionV relativeFrom="bottomMargin">
            <wp:posOffset>398780</wp:posOffset>
          </wp:positionV>
          <wp:extent cx="947384" cy="287086"/>
          <wp:effectExtent l="0" t="0" r="5715" b="0"/>
          <wp:wrapNone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5" name="Obrázek 27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384" cy="2870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A336C">
      <w:rPr>
        <w:noProof/>
      </w:rPr>
      <mc:AlternateContent>
        <mc:Choice Requires="wps">
          <w:drawing>
            <wp:anchor distT="0" distB="0" distL="0" distR="0" simplePos="0" relativeHeight="251667968" behindDoc="0" locked="0" layoutInCell="1" allowOverlap="1" wp14:anchorId="6334EF52" wp14:editId="00CE04F2">
              <wp:simplePos x="0" y="0"/>
              <wp:positionH relativeFrom="margin">
                <wp:align>right</wp:align>
              </wp:positionH>
              <wp:positionV relativeFrom="bottomMargin">
                <wp:align>center</wp:align>
              </wp:positionV>
              <wp:extent cx="1681200" cy="370800"/>
              <wp:effectExtent l="0" t="0" r="14605" b="10795"/>
              <wp:wrapThrough wrapText="bothSides">
                <wp:wrapPolygon edited="0">
                  <wp:start x="0" y="0"/>
                  <wp:lineTo x="0" y="21118"/>
                  <wp:lineTo x="21543" y="21118"/>
                  <wp:lineTo x="21543" y="0"/>
                  <wp:lineTo x="0" y="0"/>
                </wp:wrapPolygon>
              </wp:wrapThrough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200" cy="3708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B6BB0" w14:textId="77777777" w:rsidR="00EF2112" w:rsidRPr="00B329F8" w:rsidRDefault="002E1C93" w:rsidP="00125787">
                          <w:pPr>
                            <w:jc w:val="right"/>
                            <w:rPr>
                              <w:rFonts w:cs="Open Sans"/>
                              <w:b/>
                              <w:bCs/>
                              <w:color w:val="BE161F"/>
                            </w:rPr>
                          </w:pPr>
                          <w:r w:rsidRPr="00B329F8">
                            <w:rPr>
                              <w:rFonts w:cs="Open Sans"/>
                              <w:b/>
                              <w:bCs/>
                              <w:color w:val="BE161F"/>
                            </w:rPr>
                            <w:t>+420 </w:t>
                          </w:r>
                          <w:r w:rsidR="00EF2112" w:rsidRPr="00B329F8">
                            <w:rPr>
                              <w:rFonts w:cs="Open Sans"/>
                              <w:b/>
                              <w:bCs/>
                              <w:color w:val="BE161F"/>
                            </w:rPr>
                            <w:t>461 353 111</w:t>
                          </w:r>
                          <w:r w:rsidR="00EF2112" w:rsidRPr="00B329F8">
                            <w:rPr>
                              <w:rFonts w:cs="Open Sans"/>
                              <w:b/>
                              <w:bCs/>
                              <w:color w:val="BE161F"/>
                            </w:rPr>
                            <w:br/>
                            <w:t>moravskatrebova.cz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4EF5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1.2pt;margin-top:0;width:132.4pt;height:29.2pt;z-index:251667968;visibility:visible;mso-wrap-style:square;mso-width-percent:0;mso-height-percent:0;mso-wrap-distance-left:0;mso-wrap-distance-top:0;mso-wrap-distance-right:0;mso-wrap-distance-bottom:0;mso-position-horizontal:right;mso-position-horizontal-relative:margin;mso-position-vertical:center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" fillcolor="white [3212]" strokecolor="white [3212]">
              <v:textbox inset="0,0,0,0">
                <w:txbxContent>
                  <w:p w14:paraId="293B6BB0" w14:textId="77777777" w:rsidR="00EF2112" w:rsidRPr="00B329F8" w:rsidRDefault="002E1C93" w:rsidP="00125787">
                    <w:pPr>
                      <w:jc w:val="right"/>
                      <w:rPr>
                        <w:rFonts w:cs="Open Sans"/>
                        <w:b/>
                        <w:bCs/>
                        <w:color w:val="BE161F"/>
                      </w:rPr>
                    </w:pPr>
                    <w:r w:rsidRPr="00B329F8">
                      <w:rPr>
                        <w:rFonts w:cs="Open Sans"/>
                        <w:b/>
                        <w:bCs/>
                        <w:color w:val="BE161F"/>
                      </w:rPr>
                      <w:t>+420 </w:t>
                    </w:r>
                    <w:r w:rsidR="00EF2112" w:rsidRPr="00B329F8">
                      <w:rPr>
                        <w:rFonts w:cs="Open Sans"/>
                        <w:b/>
                        <w:bCs/>
                        <w:color w:val="BE161F"/>
                      </w:rPr>
                      <w:t>461 353 111</w:t>
                    </w:r>
                    <w:r w:rsidR="00EF2112" w:rsidRPr="00B329F8">
                      <w:rPr>
                        <w:rFonts w:cs="Open Sans"/>
                        <w:b/>
                        <w:bCs/>
                        <w:color w:val="BE161F"/>
                      </w:rPr>
                      <w:br/>
                      <w:t>moravskatrebova.cz</w:t>
                    </w:r>
                  </w:p>
                </w:txbxContent>
              </v:textbox>
              <w10:wrap type="through" anchorx="margin" anchory="margin"/>
            </v:shape>
          </w:pict>
        </mc:Fallback>
      </mc:AlternateContent>
    </w:r>
    <w:r w:rsidR="002E1C93" w:rsidRPr="002E1C93">
      <w:rPr>
        <w:rFonts w:ascii="Solomon Book" w:hAnsi="Solomon Book"/>
        <w:noProof/>
        <w:sz w:val="16"/>
      </w:rPr>
      <mc:AlternateContent>
        <mc:Choice Requires="wps">
          <w:drawing>
            <wp:anchor distT="45720" distB="45720" distL="114300" distR="114300" simplePos="0" relativeHeight="251670016" behindDoc="0" locked="0" layoutInCell="1" allowOverlap="1" wp14:anchorId="7AA05775" wp14:editId="74480F66">
              <wp:simplePos x="0" y="0"/>
              <wp:positionH relativeFrom="column">
                <wp:align>center</wp:align>
              </wp:positionH>
              <wp:positionV relativeFrom="bottomMargin">
                <wp:align>center</wp:align>
              </wp:positionV>
              <wp:extent cx="1317600" cy="165600"/>
              <wp:effectExtent l="0" t="0" r="0" b="6350"/>
              <wp:wrapSquare wrapText="bothSides"/>
              <wp:docPr id="20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7600" cy="165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EE19D2" w14:textId="77777777" w:rsidR="002E1C93" w:rsidRPr="005E69F3" w:rsidRDefault="002E5A64" w:rsidP="002E5A64">
                          <w:pPr>
                            <w:jc w:val="center"/>
                            <w:rPr>
                              <w:rFonts w:cs="Open Sans"/>
                            </w:rPr>
                          </w:pPr>
                          <w:r w:rsidRPr="005E69F3">
                            <w:rPr>
                              <w:rFonts w:cs="Open Sans"/>
                            </w:rPr>
                            <w:fldChar w:fldCharType="begin"/>
                          </w:r>
                          <w:r w:rsidRPr="005E69F3">
                            <w:rPr>
                              <w:rFonts w:cs="Open Sans"/>
                            </w:rPr>
                            <w:instrText>PAGE   \* MERGEFORMAT</w:instrText>
                          </w:r>
                          <w:r w:rsidRPr="005E69F3">
                            <w:rPr>
                              <w:rFonts w:cs="Open Sans"/>
                            </w:rPr>
                            <w:fldChar w:fldCharType="separate"/>
                          </w:r>
                          <w:r w:rsidR="00F25915">
                            <w:rPr>
                              <w:rFonts w:cs="Open Sans"/>
                              <w:noProof/>
                            </w:rPr>
                            <w:t>4</w:t>
                          </w:r>
                          <w:r w:rsidRPr="005E69F3">
                            <w:rPr>
                              <w:rFonts w:cs="Open San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A05775" id="_x0000_s1028" type="#_x0000_t202" style="position:absolute;margin-left:0;margin-top:0;width:103.75pt;height:13.05pt;z-index:251670016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center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" filled="f" stroked="f">
              <v:textbox inset="0,0,0,0">
                <w:txbxContent>
                  <w:p w14:paraId="5CEE19D2" w14:textId="77777777" w:rsidR="002E1C93" w:rsidRPr="005E69F3" w:rsidRDefault="002E5A64" w:rsidP="002E5A64">
                    <w:pPr>
                      <w:jc w:val="center"/>
                      <w:rPr>
                        <w:rFonts w:cs="Open Sans"/>
                      </w:rPr>
                    </w:pPr>
                    <w:r w:rsidRPr="005E69F3">
                      <w:rPr>
                        <w:rFonts w:cs="Open Sans"/>
                      </w:rPr>
                      <w:fldChar w:fldCharType="begin"/>
                    </w:r>
                    <w:r w:rsidRPr="005E69F3">
                      <w:rPr>
                        <w:rFonts w:cs="Open Sans"/>
                      </w:rPr>
                      <w:instrText>PAGE   \* MERGEFORMAT</w:instrText>
                    </w:r>
                    <w:r w:rsidRPr="005E69F3">
                      <w:rPr>
                        <w:rFonts w:cs="Open Sans"/>
                      </w:rPr>
                      <w:fldChar w:fldCharType="separate"/>
                    </w:r>
                    <w:r w:rsidR="00F25915">
                      <w:rPr>
                        <w:rFonts w:cs="Open Sans"/>
                        <w:noProof/>
                      </w:rPr>
                      <w:t>4</w:t>
                    </w:r>
                    <w:r w:rsidRPr="005E69F3">
                      <w:rPr>
                        <w:rFonts w:cs="Open Sans"/>
                      </w:rPr>
                      <w:fldChar w:fldCharType="end"/>
                    </w:r>
                  </w:p>
                </w:txbxContent>
              </v:textbox>
              <w10:wrap type="squar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74F53" w14:textId="77777777" w:rsidR="00095DA5" w:rsidRDefault="00095DA5">
      <w:r>
        <w:separator/>
      </w:r>
    </w:p>
  </w:footnote>
  <w:footnote w:type="continuationSeparator" w:id="0">
    <w:p w14:paraId="460AB67B" w14:textId="77777777" w:rsidR="00095DA5" w:rsidRDefault="00095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22DD2" w14:textId="77777777" w:rsidR="002636FF" w:rsidRDefault="00B32F6E" w:rsidP="00C57907">
    <w:pPr>
      <w:pStyle w:val="Zhlav"/>
      <w:tabs>
        <w:tab w:val="clear" w:pos="8788"/>
        <w:tab w:val="right" w:pos="7655"/>
      </w:tabs>
    </w:pPr>
    <w:r>
      <w:rPr>
        <w:noProof/>
      </w:rPr>
      <w:drawing>
        <wp:anchor distT="0" distB="0" distL="114300" distR="114300" simplePos="0" relativeHeight="251666944" behindDoc="0" locked="0" layoutInCell="1" allowOverlap="1" wp14:anchorId="45990794" wp14:editId="1AC4924F">
          <wp:simplePos x="0" y="0"/>
          <wp:positionH relativeFrom="margin">
            <wp:align>left</wp:align>
          </wp:positionH>
          <wp:positionV relativeFrom="topMargin">
            <wp:posOffset>346483</wp:posOffset>
          </wp:positionV>
          <wp:extent cx="1875600" cy="576000"/>
          <wp:effectExtent l="0" t="0" r="0" b="0"/>
          <wp:wrapTopAndBottom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rigin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56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022D9680" wp14:editId="29F37003">
              <wp:simplePos x="0" y="0"/>
              <wp:positionH relativeFrom="margin">
                <wp:align>right</wp:align>
              </wp:positionH>
              <wp:positionV relativeFrom="paragraph">
                <wp:posOffset>-616465</wp:posOffset>
              </wp:positionV>
              <wp:extent cx="3085200" cy="788400"/>
              <wp:effectExtent l="0" t="0" r="20320" b="22860"/>
              <wp:wrapNone/>
              <wp:docPr id="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5200" cy="788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184206" w14:textId="77777777" w:rsidR="00A43E58" w:rsidRPr="007A336C" w:rsidRDefault="00A43E58" w:rsidP="00C57907">
                          <w:pPr>
                            <w:jc w:val="right"/>
                            <w:rPr>
                              <w:rFonts w:cs="Open Sans"/>
                              <w:b/>
                              <w:bCs/>
                            </w:rPr>
                          </w:pPr>
                          <w:r w:rsidRPr="007A336C">
                            <w:rPr>
                              <w:rFonts w:cs="Open Sans"/>
                              <w:b/>
                              <w:bCs/>
                            </w:rPr>
                            <w:t>Městský úřad Moravská Třebová</w:t>
                          </w:r>
                        </w:p>
                        <w:p w14:paraId="5BA9C2C9" w14:textId="77777777" w:rsidR="00C57907" w:rsidRPr="007A336C" w:rsidRDefault="00B32F6E" w:rsidP="00154734">
                          <w:pPr>
                            <w:jc w:val="right"/>
                            <w:rPr>
                              <w:rFonts w:cs="Open Sans"/>
                              <w:bCs/>
                            </w:rPr>
                          </w:pPr>
                          <w:r>
                            <w:rPr>
                              <w:rFonts w:cs="Open Sans"/>
                              <w:bCs/>
                            </w:rPr>
                            <w:t>Odbor životního prostředí</w:t>
                          </w:r>
                        </w:p>
                        <w:p w14:paraId="1AA2745C" w14:textId="77777777" w:rsidR="00A037BD" w:rsidRPr="007A336C" w:rsidRDefault="00A037BD" w:rsidP="004A78AD">
                          <w:pPr>
                            <w:jc w:val="right"/>
                            <w:rPr>
                              <w:rFonts w:cs="Open Sans"/>
                              <w:bCs/>
                            </w:rPr>
                          </w:pPr>
                        </w:p>
                        <w:p w14:paraId="6556B101" w14:textId="77777777" w:rsidR="004A78AD" w:rsidRPr="007A336C" w:rsidRDefault="004A78AD" w:rsidP="004A78AD">
                          <w:pPr>
                            <w:jc w:val="right"/>
                            <w:rPr>
                              <w:rFonts w:cs="Open Sans"/>
                              <w:bCs/>
                            </w:rPr>
                          </w:pPr>
                          <w:r w:rsidRPr="007A336C">
                            <w:rPr>
                              <w:rFonts w:cs="Open Sans"/>
                              <w:bCs/>
                            </w:rPr>
                            <w:t xml:space="preserve">nám. T. G. Masaryka </w:t>
                          </w:r>
                          <w:r w:rsidR="002D532B" w:rsidRPr="007A336C">
                            <w:rPr>
                              <w:rFonts w:cs="Open Sans"/>
                              <w:bCs/>
                            </w:rPr>
                            <w:t>32/29</w:t>
                          </w:r>
                        </w:p>
                        <w:p w14:paraId="49D16D6C" w14:textId="77777777" w:rsidR="004A78AD" w:rsidRPr="007A336C" w:rsidRDefault="004A78AD" w:rsidP="004A78AD">
                          <w:pPr>
                            <w:jc w:val="right"/>
                            <w:rPr>
                              <w:rFonts w:cs="Open Sans"/>
                              <w:sz w:val="16"/>
                              <w:szCs w:val="16"/>
                            </w:rPr>
                          </w:pPr>
                          <w:r w:rsidRPr="007A336C">
                            <w:rPr>
                              <w:rFonts w:cs="Open Sans"/>
                              <w:bCs/>
                            </w:rPr>
                            <w:t>571 01 Moravská Třebová</w:t>
                          </w:r>
                          <w:r w:rsidRPr="007A336C">
                            <w:rPr>
                              <w:rFonts w:cs="Open Sans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D9680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191.75pt;margin-top:-48.55pt;width:242.95pt;height:62.1pt;z-index:25166592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" fillcolor="white [3212]" strokecolor="white [3212]">
              <v:textbox style="mso-fit-shape-to-text:t" inset="0,0,0,0">
                <w:txbxContent>
                  <w:p w14:paraId="36184206" w14:textId="77777777" w:rsidR="00A43E58" w:rsidRPr="007A336C" w:rsidRDefault="00A43E58" w:rsidP="00C57907">
                    <w:pPr>
                      <w:jc w:val="right"/>
                      <w:rPr>
                        <w:rFonts w:cs="Open Sans"/>
                        <w:b/>
                        <w:bCs/>
                      </w:rPr>
                    </w:pPr>
                    <w:r w:rsidRPr="007A336C">
                      <w:rPr>
                        <w:rFonts w:cs="Open Sans"/>
                        <w:b/>
                        <w:bCs/>
                      </w:rPr>
                      <w:t>Městský úřad Moravská Třebová</w:t>
                    </w:r>
                  </w:p>
                  <w:p w14:paraId="5BA9C2C9" w14:textId="77777777" w:rsidR="00C57907" w:rsidRPr="007A336C" w:rsidRDefault="00B32F6E" w:rsidP="00154734">
                    <w:pPr>
                      <w:jc w:val="right"/>
                      <w:rPr>
                        <w:rFonts w:cs="Open Sans"/>
                        <w:bCs/>
                      </w:rPr>
                    </w:pPr>
                    <w:r>
                      <w:rPr>
                        <w:rFonts w:cs="Open Sans"/>
                        <w:bCs/>
                      </w:rPr>
                      <w:t>Odbor životního prostředí</w:t>
                    </w:r>
                  </w:p>
                  <w:p w14:paraId="1AA2745C" w14:textId="77777777" w:rsidR="00A037BD" w:rsidRPr="007A336C" w:rsidRDefault="00A037BD" w:rsidP="004A78AD">
                    <w:pPr>
                      <w:jc w:val="right"/>
                      <w:rPr>
                        <w:rFonts w:cs="Open Sans"/>
                        <w:bCs/>
                      </w:rPr>
                    </w:pPr>
                  </w:p>
                  <w:p w14:paraId="6556B101" w14:textId="77777777" w:rsidR="004A78AD" w:rsidRPr="007A336C" w:rsidRDefault="004A78AD" w:rsidP="004A78AD">
                    <w:pPr>
                      <w:jc w:val="right"/>
                      <w:rPr>
                        <w:rFonts w:cs="Open Sans"/>
                        <w:bCs/>
                      </w:rPr>
                    </w:pPr>
                    <w:r w:rsidRPr="007A336C">
                      <w:rPr>
                        <w:rFonts w:cs="Open Sans"/>
                        <w:bCs/>
                      </w:rPr>
                      <w:t xml:space="preserve">nám. T. G. Masaryka </w:t>
                    </w:r>
                    <w:r w:rsidR="002D532B" w:rsidRPr="007A336C">
                      <w:rPr>
                        <w:rFonts w:cs="Open Sans"/>
                        <w:bCs/>
                      </w:rPr>
                      <w:t>32/29</w:t>
                    </w:r>
                  </w:p>
                  <w:p w14:paraId="49D16D6C" w14:textId="77777777" w:rsidR="004A78AD" w:rsidRPr="007A336C" w:rsidRDefault="004A78AD" w:rsidP="004A78AD">
                    <w:pPr>
                      <w:jc w:val="right"/>
                      <w:rPr>
                        <w:rFonts w:cs="Open Sans"/>
                        <w:sz w:val="16"/>
                        <w:szCs w:val="16"/>
                      </w:rPr>
                    </w:pPr>
                    <w:r w:rsidRPr="007A336C">
                      <w:rPr>
                        <w:rFonts w:cs="Open Sans"/>
                        <w:bCs/>
                      </w:rPr>
                      <w:t>571 01 Moravská Třebová</w:t>
                    </w:r>
                    <w:r w:rsidRPr="007A336C">
                      <w:rPr>
                        <w:rFonts w:cs="Open Sans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1F089F"/>
    <w:multiLevelType w:val="hybridMultilevel"/>
    <w:tmpl w:val="F2B6C7B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083B92"/>
    <w:multiLevelType w:val="hybridMultilevel"/>
    <w:tmpl w:val="9E4EABF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FE10AD"/>
    <w:multiLevelType w:val="hybridMultilevel"/>
    <w:tmpl w:val="6AB2B3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D082C"/>
    <w:multiLevelType w:val="hybridMultilevel"/>
    <w:tmpl w:val="5D9C85A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22CF5"/>
    <w:multiLevelType w:val="hybridMultilevel"/>
    <w:tmpl w:val="1452FCF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7B50AA"/>
    <w:multiLevelType w:val="hybridMultilevel"/>
    <w:tmpl w:val="6BBEEE30"/>
    <w:lvl w:ilvl="0" w:tplc="E760E616">
      <w:start w:val="1"/>
      <w:numFmt w:val="bullet"/>
      <w:lvlText w:val="-"/>
      <w:lvlJc w:val="left"/>
      <w:pPr>
        <w:ind w:left="1080" w:hanging="360"/>
      </w:pPr>
      <w:rPr>
        <w:rFonts w:ascii="Solomon Book" w:eastAsia="Times New Roman" w:hAnsi="Solomon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165D4C"/>
    <w:multiLevelType w:val="hybridMultilevel"/>
    <w:tmpl w:val="F14450FC"/>
    <w:lvl w:ilvl="0" w:tplc="6D6411A2">
      <w:start w:val="1"/>
      <w:numFmt w:val="bullet"/>
      <w:lvlText w:val="-"/>
      <w:lvlJc w:val="left"/>
      <w:pPr>
        <w:ind w:left="1440" w:hanging="360"/>
      </w:pPr>
      <w:rPr>
        <w:rFonts w:ascii="Solomon Book" w:eastAsia="Times New Roman" w:hAnsi="Solomon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5D46BF"/>
    <w:multiLevelType w:val="hybridMultilevel"/>
    <w:tmpl w:val="AC42E612"/>
    <w:lvl w:ilvl="0" w:tplc="040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1FCF1166"/>
    <w:multiLevelType w:val="hybridMultilevel"/>
    <w:tmpl w:val="AF0A84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749C4"/>
    <w:multiLevelType w:val="hybridMultilevel"/>
    <w:tmpl w:val="1452FCF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9B4E5F"/>
    <w:multiLevelType w:val="hybridMultilevel"/>
    <w:tmpl w:val="A6D8301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481457"/>
    <w:multiLevelType w:val="hybridMultilevel"/>
    <w:tmpl w:val="1ACA21BE"/>
    <w:lvl w:ilvl="0" w:tplc="0405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31AD6B93"/>
    <w:multiLevelType w:val="hybridMultilevel"/>
    <w:tmpl w:val="1452FCF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53646A"/>
    <w:multiLevelType w:val="hybridMultilevel"/>
    <w:tmpl w:val="1452FCF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22517D"/>
    <w:multiLevelType w:val="hybridMultilevel"/>
    <w:tmpl w:val="4456E1DA"/>
    <w:lvl w:ilvl="0" w:tplc="E988BD96">
      <w:start w:val="1"/>
      <w:numFmt w:val="upperRoman"/>
      <w:lvlText w:val="%1."/>
      <w:lvlJc w:val="left"/>
      <w:pPr>
        <w:ind w:left="4088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CB0156"/>
    <w:multiLevelType w:val="hybridMultilevel"/>
    <w:tmpl w:val="BD8C2BD6"/>
    <w:lvl w:ilvl="0" w:tplc="AEFED9C4">
      <w:start w:val="1"/>
      <w:numFmt w:val="bullet"/>
      <w:lvlText w:val="-"/>
      <w:lvlJc w:val="left"/>
      <w:pPr>
        <w:ind w:left="720" w:hanging="360"/>
      </w:pPr>
      <w:rPr>
        <w:rFonts w:ascii="Solomon Book" w:eastAsia="Times New Roman" w:hAnsi="Solomon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F38A2"/>
    <w:multiLevelType w:val="hybridMultilevel"/>
    <w:tmpl w:val="CA1AD17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AE4AD7"/>
    <w:multiLevelType w:val="hybridMultilevel"/>
    <w:tmpl w:val="A0AEBB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70929"/>
    <w:multiLevelType w:val="hybridMultilevel"/>
    <w:tmpl w:val="1E5288D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C6539CE"/>
    <w:multiLevelType w:val="hybridMultilevel"/>
    <w:tmpl w:val="1452FCF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A6400F"/>
    <w:multiLevelType w:val="hybridMultilevel"/>
    <w:tmpl w:val="83829962"/>
    <w:lvl w:ilvl="0" w:tplc="C1C0784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11708790">
    <w:abstractNumId w:val="0"/>
  </w:num>
  <w:num w:numId="2" w16cid:durableId="159079014">
    <w:abstractNumId w:val="18"/>
  </w:num>
  <w:num w:numId="3" w16cid:durableId="992300202">
    <w:abstractNumId w:val="16"/>
  </w:num>
  <w:num w:numId="4" w16cid:durableId="454568657">
    <w:abstractNumId w:val="6"/>
  </w:num>
  <w:num w:numId="5" w16cid:durableId="1383871568">
    <w:abstractNumId w:val="7"/>
  </w:num>
  <w:num w:numId="6" w16cid:durableId="587271524">
    <w:abstractNumId w:val="15"/>
  </w:num>
  <w:num w:numId="7" w16cid:durableId="117064677">
    <w:abstractNumId w:val="11"/>
  </w:num>
  <w:num w:numId="8" w16cid:durableId="469979315">
    <w:abstractNumId w:val="21"/>
  </w:num>
  <w:num w:numId="9" w16cid:durableId="1159924176">
    <w:abstractNumId w:val="1"/>
  </w:num>
  <w:num w:numId="10" w16cid:durableId="1689091615">
    <w:abstractNumId w:val="4"/>
  </w:num>
  <w:num w:numId="11" w16cid:durableId="1685277824">
    <w:abstractNumId w:val="5"/>
  </w:num>
  <w:num w:numId="12" w16cid:durableId="1289704109">
    <w:abstractNumId w:val="20"/>
  </w:num>
  <w:num w:numId="13" w16cid:durableId="604925293">
    <w:abstractNumId w:val="10"/>
  </w:num>
  <w:num w:numId="14" w16cid:durableId="1124077144">
    <w:abstractNumId w:val="13"/>
  </w:num>
  <w:num w:numId="15" w16cid:durableId="678509669">
    <w:abstractNumId w:val="14"/>
  </w:num>
  <w:num w:numId="16" w16cid:durableId="415786852">
    <w:abstractNumId w:val="17"/>
  </w:num>
  <w:num w:numId="17" w16cid:durableId="737360615">
    <w:abstractNumId w:val="19"/>
  </w:num>
  <w:num w:numId="18" w16cid:durableId="1039546738">
    <w:abstractNumId w:val="8"/>
  </w:num>
  <w:num w:numId="19" w16cid:durableId="1047144766">
    <w:abstractNumId w:val="9"/>
  </w:num>
  <w:num w:numId="20" w16cid:durableId="14717079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95739721">
    <w:abstractNumId w:val="2"/>
  </w:num>
  <w:num w:numId="22" w16cid:durableId="618685968">
    <w:abstractNumId w:val="3"/>
  </w:num>
  <w:num w:numId="23" w16cid:durableId="13137512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8F7"/>
    <w:rsid w:val="000264B2"/>
    <w:rsid w:val="00095DA5"/>
    <w:rsid w:val="000A35CE"/>
    <w:rsid w:val="000A4329"/>
    <w:rsid w:val="000D35C5"/>
    <w:rsid w:val="001124DB"/>
    <w:rsid w:val="00125787"/>
    <w:rsid w:val="00137452"/>
    <w:rsid w:val="00146867"/>
    <w:rsid w:val="00154734"/>
    <w:rsid w:val="001629C2"/>
    <w:rsid w:val="00165245"/>
    <w:rsid w:val="00166642"/>
    <w:rsid w:val="0017041C"/>
    <w:rsid w:val="0019253F"/>
    <w:rsid w:val="00247CD4"/>
    <w:rsid w:val="002636FF"/>
    <w:rsid w:val="002A6E25"/>
    <w:rsid w:val="002B1318"/>
    <w:rsid w:val="002D532B"/>
    <w:rsid w:val="002D67EE"/>
    <w:rsid w:val="002E1C93"/>
    <w:rsid w:val="002E5A64"/>
    <w:rsid w:val="003371AF"/>
    <w:rsid w:val="003439F5"/>
    <w:rsid w:val="00385D6B"/>
    <w:rsid w:val="003C1443"/>
    <w:rsid w:val="003C34C4"/>
    <w:rsid w:val="004832CD"/>
    <w:rsid w:val="0049246B"/>
    <w:rsid w:val="004A78AD"/>
    <w:rsid w:val="004D5B14"/>
    <w:rsid w:val="005034E2"/>
    <w:rsid w:val="005141CB"/>
    <w:rsid w:val="00554C92"/>
    <w:rsid w:val="00561CED"/>
    <w:rsid w:val="00584F1E"/>
    <w:rsid w:val="005E4ABC"/>
    <w:rsid w:val="005E69F3"/>
    <w:rsid w:val="006056F4"/>
    <w:rsid w:val="00663909"/>
    <w:rsid w:val="006702A3"/>
    <w:rsid w:val="0068000C"/>
    <w:rsid w:val="00695C1E"/>
    <w:rsid w:val="00696782"/>
    <w:rsid w:val="006B1E36"/>
    <w:rsid w:val="006F75F9"/>
    <w:rsid w:val="00742CEC"/>
    <w:rsid w:val="0078212E"/>
    <w:rsid w:val="007869D9"/>
    <w:rsid w:val="007A336C"/>
    <w:rsid w:val="007D4183"/>
    <w:rsid w:val="00821885"/>
    <w:rsid w:val="008F662D"/>
    <w:rsid w:val="00906BE2"/>
    <w:rsid w:val="00915227"/>
    <w:rsid w:val="009B177C"/>
    <w:rsid w:val="00A037BD"/>
    <w:rsid w:val="00A43E58"/>
    <w:rsid w:val="00A93401"/>
    <w:rsid w:val="00A940AB"/>
    <w:rsid w:val="00AC756C"/>
    <w:rsid w:val="00B25547"/>
    <w:rsid w:val="00B329F8"/>
    <w:rsid w:val="00B32F6E"/>
    <w:rsid w:val="00BB3585"/>
    <w:rsid w:val="00BE036D"/>
    <w:rsid w:val="00C1633B"/>
    <w:rsid w:val="00C3455B"/>
    <w:rsid w:val="00C52AA3"/>
    <w:rsid w:val="00C57907"/>
    <w:rsid w:val="00C61FA4"/>
    <w:rsid w:val="00C64C81"/>
    <w:rsid w:val="00C967C9"/>
    <w:rsid w:val="00CF4281"/>
    <w:rsid w:val="00D22CEB"/>
    <w:rsid w:val="00D36610"/>
    <w:rsid w:val="00D47AB6"/>
    <w:rsid w:val="00D648F3"/>
    <w:rsid w:val="00D8598A"/>
    <w:rsid w:val="00D9021B"/>
    <w:rsid w:val="00DB57C5"/>
    <w:rsid w:val="00ED28F7"/>
    <w:rsid w:val="00ED6F43"/>
    <w:rsid w:val="00EE6EB8"/>
    <w:rsid w:val="00EF2112"/>
    <w:rsid w:val="00F25915"/>
    <w:rsid w:val="00FB4FDF"/>
    <w:rsid w:val="00FC2D56"/>
    <w:rsid w:val="00FE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5D0758C"/>
  <w15:chartTrackingRefBased/>
  <w15:docId w15:val="{BF3F7B74-5960-4FCD-AADC-5AC477AC6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28F7"/>
    <w:pPr>
      <w:autoSpaceDE w:val="0"/>
      <w:autoSpaceDN w:val="0"/>
      <w:adjustRightInd w:val="0"/>
    </w:pPr>
    <w:rPr>
      <w:rFonts w:ascii="Times New Roman" w:hAnsi="Times New Roman" w:cs="CG Times"/>
      <w:sz w:val="20"/>
      <w:szCs w:val="20"/>
    </w:rPr>
  </w:style>
  <w:style w:type="paragraph" w:styleId="Nadpis1">
    <w:name w:val="heading 1"/>
    <w:basedOn w:val="Heading"/>
    <w:next w:val="Zkladntext"/>
    <w:qFormat/>
    <w:rsid w:val="00C61FA4"/>
    <w:pPr>
      <w:numPr>
        <w:numId w:val="1"/>
      </w:numPr>
      <w:spacing w:before="0" w:after="200"/>
      <w:ind w:left="0" w:firstLine="0"/>
      <w:outlineLvl w:val="0"/>
    </w:pPr>
    <w:rPr>
      <w:bCs/>
      <w:sz w:val="40"/>
      <w:szCs w:val="32"/>
    </w:rPr>
  </w:style>
  <w:style w:type="paragraph" w:styleId="Nadpis2">
    <w:name w:val="heading 2"/>
    <w:basedOn w:val="Heading"/>
    <w:next w:val="Zkladntext"/>
    <w:qFormat/>
    <w:rsid w:val="00C61FA4"/>
    <w:pPr>
      <w:numPr>
        <w:ilvl w:val="1"/>
        <w:numId w:val="1"/>
      </w:numPr>
      <w:spacing w:before="0" w:after="200"/>
      <w:ind w:left="0" w:firstLine="0"/>
      <w:outlineLvl w:val="1"/>
    </w:pPr>
    <w:rPr>
      <w:bCs/>
      <w:iCs/>
      <w:sz w:val="36"/>
    </w:rPr>
  </w:style>
  <w:style w:type="paragraph" w:styleId="Nadpis3">
    <w:name w:val="heading 3"/>
    <w:basedOn w:val="Heading"/>
    <w:next w:val="Zkladntext"/>
    <w:qFormat/>
    <w:rsid w:val="00C61FA4"/>
    <w:pPr>
      <w:numPr>
        <w:ilvl w:val="2"/>
        <w:numId w:val="1"/>
      </w:numPr>
      <w:spacing w:before="0" w:after="200"/>
      <w:ind w:left="0" w:firstLine="0"/>
      <w:outlineLvl w:val="2"/>
    </w:pPr>
    <w:rPr>
      <w:bCs/>
      <w:sz w:val="32"/>
    </w:rPr>
  </w:style>
  <w:style w:type="paragraph" w:styleId="Nadpis4">
    <w:name w:val="heading 4"/>
    <w:basedOn w:val="Heading"/>
    <w:next w:val="Zkladntext"/>
    <w:qFormat/>
    <w:rsid w:val="007A336C"/>
    <w:pPr>
      <w:numPr>
        <w:ilvl w:val="3"/>
        <w:numId w:val="1"/>
      </w:numPr>
      <w:spacing w:before="0" w:after="170"/>
      <w:ind w:left="0" w:firstLine="0"/>
      <w:outlineLvl w:val="3"/>
    </w:pPr>
    <w:rPr>
      <w:bCs/>
      <w:iCs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  <w:rsid w:val="007A336C"/>
    <w:rPr>
      <w:rFonts w:ascii="Open Sans" w:hAnsi="Open Sans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paragraph" w:customStyle="1" w:styleId="Heading">
    <w:name w:val="Heading"/>
    <w:basedOn w:val="Normln"/>
    <w:next w:val="Zkladntext"/>
    <w:rsid w:val="007A336C"/>
    <w:pPr>
      <w:keepNext/>
      <w:spacing w:before="240" w:after="120"/>
    </w:pPr>
    <w:rPr>
      <w:rFonts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Titulek1">
    <w:name w:val="Titulek1"/>
    <w:basedOn w:val="Normln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ln"/>
    <w:rsid w:val="007A336C"/>
    <w:pPr>
      <w:suppressLineNumbers/>
    </w:pPr>
    <w:rPr>
      <w:rFonts w:cs="Tahoma"/>
    </w:rPr>
  </w:style>
  <w:style w:type="paragraph" w:customStyle="1" w:styleId="NoParagraphStyle">
    <w:name w:val="[No Paragraph Style]"/>
    <w:rsid w:val="007A336C"/>
    <w:pPr>
      <w:widowControl w:val="0"/>
      <w:suppressAutoHyphens/>
      <w:autoSpaceDE w:val="0"/>
      <w:spacing w:line="288" w:lineRule="auto"/>
      <w:jc w:val="both"/>
      <w:textAlignment w:val="center"/>
    </w:pPr>
    <w:rPr>
      <w:rFonts w:ascii="Open Sans" w:hAnsi="Open Sans"/>
      <w:color w:val="000000"/>
      <w:kern w:val="1"/>
      <w:sz w:val="24"/>
      <w:szCs w:val="24"/>
      <w:lang w:val="en-GB" w:eastAsia="fa-IR" w:bidi="fa-IR"/>
    </w:rPr>
  </w:style>
  <w:style w:type="paragraph" w:customStyle="1" w:styleId="BasicParagraph">
    <w:name w:val="[Basic Paragraph]"/>
    <w:basedOn w:val="NoParagraphStyle"/>
    <w:rsid w:val="007A336C"/>
    <w:pPr>
      <w:spacing w:after="113"/>
    </w:pPr>
    <w:rPr>
      <w:rFonts w:eastAsia="Solomon Normal" w:cs="Solomon Normal"/>
    </w:rPr>
  </w:style>
  <w:style w:type="paragraph" w:styleId="Zhlav">
    <w:name w:val="header"/>
    <w:basedOn w:val="Normln"/>
    <w:pPr>
      <w:suppressLineNumbers/>
      <w:tabs>
        <w:tab w:val="center" w:pos="4394"/>
        <w:tab w:val="right" w:pos="8788"/>
      </w:tabs>
    </w:pPr>
  </w:style>
  <w:style w:type="paragraph" w:styleId="Zpat">
    <w:name w:val="footer"/>
    <w:basedOn w:val="Normln"/>
    <w:link w:val="ZpatChar"/>
    <w:uiPriority w:val="99"/>
    <w:pPr>
      <w:suppressLineNumbers/>
      <w:tabs>
        <w:tab w:val="center" w:pos="4394"/>
        <w:tab w:val="right" w:pos="8788"/>
      </w:tabs>
    </w:pPr>
  </w:style>
  <w:style w:type="character" w:styleId="Hypertextovodkaz">
    <w:name w:val="Hyperlink"/>
    <w:basedOn w:val="Standardnpsmoodstavce"/>
    <w:unhideWhenUsed/>
    <w:rsid w:val="0017041C"/>
    <w:rPr>
      <w:color w:val="006098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65245"/>
    <w:rPr>
      <w:color w:val="808080"/>
      <w:shd w:val="clear" w:color="auto" w:fill="E6E6E6"/>
    </w:rPr>
  </w:style>
  <w:style w:type="paragraph" w:styleId="Podnadpis">
    <w:name w:val="Subtitle"/>
    <w:basedOn w:val="Normln"/>
    <w:link w:val="PodnadpisChar"/>
    <w:qFormat/>
    <w:rsid w:val="00FB4FDF"/>
    <w:rPr>
      <w:sz w:val="24"/>
    </w:rPr>
  </w:style>
  <w:style w:type="character" w:customStyle="1" w:styleId="PodnadpisChar">
    <w:name w:val="Podnadpis Char"/>
    <w:basedOn w:val="Standardnpsmoodstavce"/>
    <w:link w:val="Podnadpis"/>
    <w:rsid w:val="00FB4FDF"/>
    <w:rPr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8598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8598A"/>
    <w:rPr>
      <w:rFonts w:ascii="Segoe UI" w:eastAsia="Andale Sans UI" w:hAnsi="Segoe UI" w:cs="Segoe UI"/>
      <w:kern w:val="1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EE6EB8"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rsid w:val="00125787"/>
  </w:style>
  <w:style w:type="character" w:styleId="Odkazintenzivn">
    <w:name w:val="Intense Reference"/>
    <w:basedOn w:val="Standardnpsmoodstavce"/>
    <w:uiPriority w:val="32"/>
    <w:qFormat/>
    <w:rsid w:val="0017041C"/>
    <w:rPr>
      <w:b/>
      <w:bCs/>
      <w:smallCaps/>
      <w:color w:val="006098"/>
      <w:spacing w:val="5"/>
    </w:rPr>
  </w:style>
  <w:style w:type="paragraph" w:customStyle="1" w:styleId="nadpiszkona">
    <w:name w:val="nadpis zákona"/>
    <w:basedOn w:val="Normln"/>
    <w:next w:val="Normln"/>
    <w:rsid w:val="00ED28F7"/>
    <w:pPr>
      <w:keepNext/>
      <w:keepLines/>
      <w:autoSpaceDE/>
      <w:autoSpaceDN/>
      <w:adjustRightInd/>
      <w:spacing w:before="120"/>
      <w:jc w:val="center"/>
      <w:outlineLvl w:val="0"/>
    </w:pPr>
    <w:rPr>
      <w:rFonts w:cs="Times New Roman"/>
      <w:b/>
      <w:sz w:val="24"/>
    </w:rPr>
  </w:style>
  <w:style w:type="paragraph" w:customStyle="1" w:styleId="Styl2">
    <w:name w:val="Styl2"/>
    <w:basedOn w:val="Normln"/>
    <w:autoRedefine/>
    <w:rsid w:val="00ED28F7"/>
    <w:pPr>
      <w:autoSpaceDE/>
      <w:autoSpaceDN/>
      <w:adjustRightInd/>
      <w:spacing w:after="120"/>
      <w:ind w:left="142"/>
    </w:pPr>
    <w:rPr>
      <w:rFonts w:ascii="Arial" w:hAnsi="Arial" w:cs="Arial"/>
      <w:b/>
      <w:bCs/>
    </w:rPr>
  </w:style>
  <w:style w:type="character" w:styleId="Zstupntext">
    <w:name w:val="Placeholder Text"/>
    <w:uiPriority w:val="99"/>
    <w:semiHidden/>
    <w:rsid w:val="00ED28F7"/>
    <w:rPr>
      <w:color w:val="808080"/>
    </w:rPr>
  </w:style>
  <w:style w:type="character" w:styleId="Nevyeenzmnka">
    <w:name w:val="Unresolved Mention"/>
    <w:basedOn w:val="Standardnpsmoodstavce"/>
    <w:uiPriority w:val="99"/>
    <w:semiHidden/>
    <w:unhideWhenUsed/>
    <w:rsid w:val="000A43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app.codexis.cz/legislativa/CR129904?workspaceId=03aa38f0-ec10-11e9-a8e4-99f8f4d86f30" TargetMode="External"/><Relationship Id="rId18" Type="http://schemas.openxmlformats.org/officeDocument/2006/relationships/hyperlink" Target="mailto:vcapalova@mtrebova.cz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s://app.codexis.cz/legislativa/CR129904?workspaceId=03aa38f0-ec10-11e9-a8e4-99f8f4d86f30" TargetMode="External"/><Relationship Id="rId17" Type="http://schemas.openxmlformats.org/officeDocument/2006/relationships/hyperlink" Target="mailto:jnechuta@mtrebova.cz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baca@mtrebova.cz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azvatorova@mtrebova.cz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mailto:mjanku@mtrebova.cz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stavebnisprava.gov.cz/dokumentace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cechal\Desktop\Odbor_bez_hlavicky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chemeClr val="bg1"/>
        </a:solidFill>
        <a:ln w="9525">
          <a:solidFill>
            <a:schemeClr val="bg1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u9z xmlns="f33d52b5-23bc-41ed-be7e-bf6aa4102f05">Používá se i pro zahraniční korespondenci.</tu9z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3A09DD498098478820A49720044586" ma:contentTypeVersion="2" ma:contentTypeDescription="Vytvoří nový dokument" ma:contentTypeScope="" ma:versionID="30c7ce8a86703ca6b1867e1ca518467a">
  <xsd:schema xmlns:xsd="http://www.w3.org/2001/XMLSchema" xmlns:xs="http://www.w3.org/2001/XMLSchema" xmlns:p="http://schemas.microsoft.com/office/2006/metadata/properties" xmlns:ns2="f33d52b5-23bc-41ed-be7e-bf6aa4102f05" targetNamespace="http://schemas.microsoft.com/office/2006/metadata/properties" ma:root="true" ma:fieldsID="f20bf8a8c622e0787a00d33f1bc70fb8" ns2:_="">
    <xsd:import namespace="f33d52b5-23bc-41ed-be7e-bf6aa4102f05"/>
    <xsd:element name="properties">
      <xsd:complexType>
        <xsd:sequence>
          <xsd:element name="documentManagement">
            <xsd:complexType>
              <xsd:all>
                <xsd:element ref="ns2:tu9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d52b5-23bc-41ed-be7e-bf6aa4102f05" elementFormDefault="qualified">
    <xsd:import namespace="http://schemas.microsoft.com/office/2006/documentManagement/types"/>
    <xsd:import namespace="http://schemas.microsoft.com/office/infopath/2007/PartnerControls"/>
    <xsd:element name="tu9z" ma:index="8" nillable="true" ma:displayName="Poznámka" ma:internalName="tu9z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4E71A2-97D9-4FD1-9315-1E28B56CA711}">
  <ds:schemaRefs>
    <ds:schemaRef ds:uri="http://schemas.microsoft.com/office/2006/metadata/properties"/>
    <ds:schemaRef ds:uri="http://schemas.microsoft.com/office/infopath/2007/PartnerControls"/>
    <ds:schemaRef ds:uri="f33d52b5-23bc-41ed-be7e-bf6aa4102f05"/>
  </ds:schemaRefs>
</ds:datastoreItem>
</file>

<file path=customXml/itemProps2.xml><?xml version="1.0" encoding="utf-8"?>
<ds:datastoreItem xmlns:ds="http://schemas.openxmlformats.org/officeDocument/2006/customXml" ds:itemID="{5145CF97-004F-4009-BE35-99FEB2E0C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426C8B-E655-4EA0-8D13-7F183A85EC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C3C23B-0F69-422A-B29B-5C182CA25B3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89C0BE5-6E6D-4ECA-9192-B740BC816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3d52b5-23bc-41ed-be7e-bf6aa4102f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Odbor_bez_hlavicky.dotx</Template>
  <TotalTime>33</TotalTime>
  <Pages>1</Pages>
  <Words>1123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Česká šablona pro hlavičkový papír</vt:lpstr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Česká šablona pro hlavičkový papír</dc:title>
  <dc:subject/>
  <dc:creator>Vladimír Čechal</dc:creator>
  <cp:keywords/>
  <cp:lastModifiedBy>Petr Dobroucký</cp:lastModifiedBy>
  <cp:revision>4</cp:revision>
  <cp:lastPrinted>2025-06-16T10:20:00Z</cp:lastPrinted>
  <dcterms:created xsi:type="dcterms:W3CDTF">2025-06-16T09:54:00Z</dcterms:created>
  <dcterms:modified xsi:type="dcterms:W3CDTF">2025-06-16T10:31:00Z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0x010100983A09DD498098478820A49720044586</vt:lpwstr>
  </property>
</Properties>
</file>